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56A0B" w14:textId="77777777" w:rsidR="00FC1ED6" w:rsidRPr="001011E8" w:rsidRDefault="00380B9B" w:rsidP="0049015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8F5046" wp14:editId="0C077AAE">
                <wp:simplePos x="0" y="0"/>
                <wp:positionH relativeFrom="column">
                  <wp:posOffset>457200</wp:posOffset>
                </wp:positionH>
                <wp:positionV relativeFrom="paragraph">
                  <wp:posOffset>-396240</wp:posOffset>
                </wp:positionV>
                <wp:extent cx="5257800" cy="967740"/>
                <wp:effectExtent l="0" t="0" r="2540" b="4445"/>
                <wp:wrapNone/>
                <wp:docPr id="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967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F2A2B2" w14:textId="77777777" w:rsidR="006F7BEB" w:rsidRDefault="006F7BEB" w:rsidP="00845857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Cegléd Város Polgármesterétől</w:t>
                            </w:r>
                          </w:p>
                          <w:p w14:paraId="35587569" w14:textId="77777777" w:rsidR="006F7BEB" w:rsidRDefault="006F7BEB" w:rsidP="00845857">
                            <w:pPr>
                              <w:jc w:val="center"/>
                            </w:pPr>
                            <w:r w:rsidRPr="005B18C0">
                              <w:t>2700 Cegléd, Kossuth tér</w:t>
                            </w:r>
                            <w:r>
                              <w:t xml:space="preserve"> </w:t>
                            </w:r>
                            <w:r w:rsidRPr="005B18C0">
                              <w:t>1.</w:t>
                            </w:r>
                          </w:p>
                          <w:p w14:paraId="1D9D0275" w14:textId="77777777" w:rsidR="006F7BEB" w:rsidRDefault="006F7BEB" w:rsidP="00845857">
                            <w:pPr>
                              <w:jc w:val="center"/>
                            </w:pPr>
                            <w:r>
                              <w:t>Levélcím: 2701 Cegléd, Pf.: 85.</w:t>
                            </w:r>
                          </w:p>
                          <w:p w14:paraId="2B73F6A8" w14:textId="77777777" w:rsidR="006F7BEB" w:rsidRDefault="006F7BEB" w:rsidP="00FC1ED6">
                            <w:pPr>
                              <w:jc w:val="center"/>
                            </w:pPr>
                            <w:r>
                              <w:t>Tel.: 06/53-511-400</w:t>
                            </w:r>
                          </w:p>
                          <w:p w14:paraId="1ACA4EB2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E39B6F6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672CF353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427FAFF0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378D5C89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4523BF26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0768E44F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E0B5375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738DA883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1C8690D8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716F6DA1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ACDBE69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220EA4FA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26DBD4B4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A7BB49D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6CCBFDA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07E8FFB7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10A6CA14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69A31663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309ECBDA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6FF35A6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17B9F7C6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46331EF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7C7F70D7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4018F233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18105F61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4727BF57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5AE441CC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01BD1D1C" w14:textId="77777777" w:rsidR="006F7BEB" w:rsidRDefault="006F7BEB" w:rsidP="00845857">
                            <w:pPr>
                              <w:jc w:val="center"/>
                            </w:pPr>
                          </w:p>
                          <w:p w14:paraId="4F126129" w14:textId="77777777" w:rsidR="006F7BEB" w:rsidRPr="005B18C0" w:rsidRDefault="006F7BEB" w:rsidP="005B18C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638F5046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6pt;margin-top:-31.2pt;width:414pt;height:7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" filled="f" stroked="f">
                <v:textbox>
                  <w:txbxContent>
                    <w:p w14:paraId="56F2A2B2" w14:textId="77777777" w:rsidR="006F7BEB" w:rsidRDefault="006F7BEB" w:rsidP="00845857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Cegléd Város Polgármesterétől</w:t>
                      </w:r>
                    </w:p>
                    <w:p w14:paraId="35587569" w14:textId="77777777" w:rsidR="006F7BEB" w:rsidRDefault="006F7BEB" w:rsidP="00845857">
                      <w:pPr>
                        <w:jc w:val="center"/>
                      </w:pPr>
                      <w:r w:rsidRPr="005B18C0">
                        <w:t>2700 Cegléd, Kossuth tér</w:t>
                      </w:r>
                      <w:r>
                        <w:t xml:space="preserve"> </w:t>
                      </w:r>
                      <w:r w:rsidRPr="005B18C0">
                        <w:t>1.</w:t>
                      </w:r>
                    </w:p>
                    <w:p w14:paraId="1D9D0275" w14:textId="77777777" w:rsidR="006F7BEB" w:rsidRDefault="006F7BEB" w:rsidP="00845857">
                      <w:pPr>
                        <w:jc w:val="center"/>
                      </w:pPr>
                      <w:r>
                        <w:t>Levélcím: 2701 Cegléd, Pf.: 85.</w:t>
                      </w:r>
                    </w:p>
                    <w:p w14:paraId="2B73F6A8" w14:textId="77777777" w:rsidR="006F7BEB" w:rsidRDefault="006F7BEB" w:rsidP="00FC1ED6">
                      <w:pPr>
                        <w:jc w:val="center"/>
                      </w:pPr>
                      <w:r>
                        <w:t>Tel.: 06/53-511-400</w:t>
                      </w:r>
                    </w:p>
                    <w:p w14:paraId="1ACA4EB2" w14:textId="77777777" w:rsidR="006F7BEB" w:rsidRDefault="006F7BEB" w:rsidP="00845857">
                      <w:pPr>
                        <w:jc w:val="center"/>
                      </w:pPr>
                    </w:p>
                    <w:p w14:paraId="5E39B6F6" w14:textId="77777777" w:rsidR="006F7BEB" w:rsidRDefault="006F7BEB" w:rsidP="00845857">
                      <w:pPr>
                        <w:jc w:val="center"/>
                      </w:pPr>
                    </w:p>
                    <w:p w14:paraId="672CF353" w14:textId="77777777" w:rsidR="006F7BEB" w:rsidRDefault="006F7BEB" w:rsidP="00845857">
                      <w:pPr>
                        <w:jc w:val="center"/>
                      </w:pPr>
                    </w:p>
                    <w:p w14:paraId="427FAFF0" w14:textId="77777777" w:rsidR="006F7BEB" w:rsidRDefault="006F7BEB" w:rsidP="00845857">
                      <w:pPr>
                        <w:jc w:val="center"/>
                      </w:pPr>
                    </w:p>
                    <w:p w14:paraId="378D5C89" w14:textId="77777777" w:rsidR="006F7BEB" w:rsidRDefault="006F7BEB" w:rsidP="00845857">
                      <w:pPr>
                        <w:jc w:val="center"/>
                      </w:pPr>
                    </w:p>
                    <w:p w14:paraId="4523BF26" w14:textId="77777777" w:rsidR="006F7BEB" w:rsidRDefault="006F7BEB" w:rsidP="00845857">
                      <w:pPr>
                        <w:jc w:val="center"/>
                      </w:pPr>
                    </w:p>
                    <w:p w14:paraId="0768E44F" w14:textId="77777777" w:rsidR="006F7BEB" w:rsidRDefault="006F7BEB" w:rsidP="00845857">
                      <w:pPr>
                        <w:jc w:val="center"/>
                      </w:pPr>
                    </w:p>
                    <w:p w14:paraId="5E0B5375" w14:textId="77777777" w:rsidR="006F7BEB" w:rsidRDefault="006F7BEB" w:rsidP="00845857">
                      <w:pPr>
                        <w:jc w:val="center"/>
                      </w:pPr>
                    </w:p>
                    <w:p w14:paraId="738DA883" w14:textId="77777777" w:rsidR="006F7BEB" w:rsidRDefault="006F7BEB" w:rsidP="00845857">
                      <w:pPr>
                        <w:jc w:val="center"/>
                      </w:pPr>
                    </w:p>
                    <w:p w14:paraId="1C8690D8" w14:textId="77777777" w:rsidR="006F7BEB" w:rsidRDefault="006F7BEB" w:rsidP="00845857">
                      <w:pPr>
                        <w:jc w:val="center"/>
                      </w:pPr>
                    </w:p>
                    <w:p w14:paraId="716F6DA1" w14:textId="77777777" w:rsidR="006F7BEB" w:rsidRDefault="006F7BEB" w:rsidP="00845857">
                      <w:pPr>
                        <w:jc w:val="center"/>
                      </w:pPr>
                    </w:p>
                    <w:p w14:paraId="5ACDBE69" w14:textId="77777777" w:rsidR="006F7BEB" w:rsidRDefault="006F7BEB" w:rsidP="00845857">
                      <w:pPr>
                        <w:jc w:val="center"/>
                      </w:pPr>
                    </w:p>
                    <w:p w14:paraId="220EA4FA" w14:textId="77777777" w:rsidR="006F7BEB" w:rsidRDefault="006F7BEB" w:rsidP="00845857">
                      <w:pPr>
                        <w:jc w:val="center"/>
                      </w:pPr>
                    </w:p>
                    <w:p w14:paraId="26DBD4B4" w14:textId="77777777" w:rsidR="006F7BEB" w:rsidRDefault="006F7BEB" w:rsidP="00845857">
                      <w:pPr>
                        <w:jc w:val="center"/>
                      </w:pPr>
                    </w:p>
                    <w:p w14:paraId="5A7BB49D" w14:textId="77777777" w:rsidR="006F7BEB" w:rsidRDefault="006F7BEB" w:rsidP="00845857">
                      <w:pPr>
                        <w:jc w:val="center"/>
                      </w:pPr>
                    </w:p>
                    <w:p w14:paraId="56CCBFDA" w14:textId="77777777" w:rsidR="006F7BEB" w:rsidRDefault="006F7BEB" w:rsidP="00845857">
                      <w:pPr>
                        <w:jc w:val="center"/>
                      </w:pPr>
                    </w:p>
                    <w:p w14:paraId="07E8FFB7" w14:textId="77777777" w:rsidR="006F7BEB" w:rsidRDefault="006F7BEB" w:rsidP="00845857">
                      <w:pPr>
                        <w:jc w:val="center"/>
                      </w:pPr>
                    </w:p>
                    <w:p w14:paraId="10A6CA14" w14:textId="77777777" w:rsidR="006F7BEB" w:rsidRDefault="006F7BEB" w:rsidP="00845857">
                      <w:pPr>
                        <w:jc w:val="center"/>
                      </w:pPr>
                    </w:p>
                    <w:p w14:paraId="69A31663" w14:textId="77777777" w:rsidR="006F7BEB" w:rsidRDefault="006F7BEB" w:rsidP="00845857">
                      <w:pPr>
                        <w:jc w:val="center"/>
                      </w:pPr>
                    </w:p>
                    <w:p w14:paraId="309ECBDA" w14:textId="77777777" w:rsidR="006F7BEB" w:rsidRDefault="006F7BEB" w:rsidP="00845857">
                      <w:pPr>
                        <w:jc w:val="center"/>
                      </w:pPr>
                    </w:p>
                    <w:p w14:paraId="56FF35A6" w14:textId="77777777" w:rsidR="006F7BEB" w:rsidRDefault="006F7BEB" w:rsidP="00845857">
                      <w:pPr>
                        <w:jc w:val="center"/>
                      </w:pPr>
                    </w:p>
                    <w:p w14:paraId="17B9F7C6" w14:textId="77777777" w:rsidR="006F7BEB" w:rsidRDefault="006F7BEB" w:rsidP="00845857">
                      <w:pPr>
                        <w:jc w:val="center"/>
                      </w:pPr>
                    </w:p>
                    <w:p w14:paraId="546331EF" w14:textId="77777777" w:rsidR="006F7BEB" w:rsidRDefault="006F7BEB" w:rsidP="00845857">
                      <w:pPr>
                        <w:jc w:val="center"/>
                      </w:pPr>
                    </w:p>
                    <w:p w14:paraId="7C7F70D7" w14:textId="77777777" w:rsidR="006F7BEB" w:rsidRDefault="006F7BEB" w:rsidP="00845857">
                      <w:pPr>
                        <w:jc w:val="center"/>
                      </w:pPr>
                    </w:p>
                    <w:p w14:paraId="4018F233" w14:textId="77777777" w:rsidR="006F7BEB" w:rsidRDefault="006F7BEB" w:rsidP="00845857">
                      <w:pPr>
                        <w:jc w:val="center"/>
                      </w:pPr>
                    </w:p>
                    <w:p w14:paraId="18105F61" w14:textId="77777777" w:rsidR="006F7BEB" w:rsidRDefault="006F7BEB" w:rsidP="00845857">
                      <w:pPr>
                        <w:jc w:val="center"/>
                      </w:pPr>
                    </w:p>
                    <w:p w14:paraId="4727BF57" w14:textId="77777777" w:rsidR="006F7BEB" w:rsidRDefault="006F7BEB" w:rsidP="00845857">
                      <w:pPr>
                        <w:jc w:val="center"/>
                      </w:pPr>
                    </w:p>
                    <w:p w14:paraId="5AE441CC" w14:textId="77777777" w:rsidR="006F7BEB" w:rsidRDefault="006F7BEB" w:rsidP="00845857">
                      <w:pPr>
                        <w:jc w:val="center"/>
                      </w:pPr>
                    </w:p>
                    <w:p w14:paraId="01BD1D1C" w14:textId="77777777" w:rsidR="006F7BEB" w:rsidRDefault="006F7BEB" w:rsidP="00845857">
                      <w:pPr>
                        <w:jc w:val="center"/>
                      </w:pPr>
                    </w:p>
                    <w:p w14:paraId="4F126129" w14:textId="77777777" w:rsidR="006F7BEB" w:rsidRPr="005B18C0" w:rsidRDefault="006F7BEB" w:rsidP="005B18C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42754" w:rsidRPr="001011E8">
        <w:rPr>
          <w:sz w:val="22"/>
          <w:szCs w:val="22"/>
        </w:rPr>
        <w:t xml:space="preserve"> </w:t>
      </w:r>
    </w:p>
    <w:p w14:paraId="08222F18" w14:textId="77777777" w:rsidR="00A86A5A" w:rsidRPr="001011E8" w:rsidRDefault="00380B9B" w:rsidP="0049015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5FA123F" wp14:editId="359AB4BB">
                <wp:simplePos x="0" y="0"/>
                <wp:positionH relativeFrom="column">
                  <wp:posOffset>-457200</wp:posOffset>
                </wp:positionH>
                <wp:positionV relativeFrom="paragraph">
                  <wp:posOffset>-571500</wp:posOffset>
                </wp:positionV>
                <wp:extent cx="1251585" cy="933450"/>
                <wp:effectExtent l="0" t="3810" r="0" b="0"/>
                <wp:wrapNone/>
                <wp:docPr id="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1585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559DE5" w14:textId="77777777" w:rsidR="006F7BEB" w:rsidRDefault="00380B9B" w:rsidP="00930AA9">
                            <w:pPr>
                              <w:ind w:left="54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1F6FEE" wp14:editId="0B15A0AE">
                                  <wp:extent cx="723900" cy="838200"/>
                                  <wp:effectExtent l="0" t="0" r="0" b="0"/>
                                  <wp:docPr id="1" name="Kép 1" descr="cegcimff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egcimff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23900" cy="838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15FA123F" id="Text Box 10" o:spid="_x0000_s1027" type="#_x0000_t202" style="position:absolute;margin-left:-36pt;margin-top:-45pt;width:98.55pt;height:73.5pt;z-index:2516567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" filled="f" stroked="f">
                <v:textbox style="mso-fit-shape-to-text:t">
                  <w:txbxContent>
                    <w:p w14:paraId="49559DE5" w14:textId="77777777" w:rsidR="006F7BEB" w:rsidRDefault="00380B9B" w:rsidP="00930AA9">
                      <w:pPr>
                        <w:ind w:left="54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21F6FEE" wp14:editId="0B15A0AE">
                            <wp:extent cx="723900" cy="838200"/>
                            <wp:effectExtent l="0" t="0" r="0" b="0"/>
                            <wp:docPr id="1" name="Kép 1" descr="cegcimff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egcimff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3900" cy="838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22757261" w14:textId="77777777" w:rsidR="00A86A5A" w:rsidRPr="001011E8" w:rsidRDefault="00A86A5A" w:rsidP="0049015D">
      <w:pPr>
        <w:rPr>
          <w:sz w:val="22"/>
          <w:szCs w:val="22"/>
        </w:rPr>
      </w:pPr>
    </w:p>
    <w:p w14:paraId="0EB1B1BB" w14:textId="77777777" w:rsidR="00A86A5A" w:rsidRPr="001011E8" w:rsidRDefault="00380B9B" w:rsidP="0049015D">
      <w:pPr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B144C78" wp14:editId="24C6459A">
                <wp:simplePos x="0" y="0"/>
                <wp:positionH relativeFrom="column">
                  <wp:posOffset>457200</wp:posOffset>
                </wp:positionH>
                <wp:positionV relativeFrom="paragraph">
                  <wp:posOffset>106680</wp:posOffset>
                </wp:positionV>
                <wp:extent cx="5257800" cy="0"/>
                <wp:effectExtent l="6985" t="12700" r="12065" b="6350"/>
                <wp:wrapNone/>
                <wp:docPr id="2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line w14:anchorId="4E964043" id="Line 20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8.4pt" to="450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"/>
            </w:pict>
          </mc:Fallback>
        </mc:AlternateConten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3"/>
        <w:gridCol w:w="4279"/>
      </w:tblGrid>
      <w:tr w:rsidR="00380B9B" w:rsidRPr="00964704" w14:paraId="54E47CCC" w14:textId="77777777" w:rsidTr="00F92D25">
        <w:tc>
          <w:tcPr>
            <w:tcW w:w="5133" w:type="dxa"/>
          </w:tcPr>
          <w:p w14:paraId="4F5D5B7C" w14:textId="0788F050" w:rsidR="00380B9B" w:rsidRPr="00964704" w:rsidRDefault="00380B9B" w:rsidP="00380B9B">
            <w:pPr>
              <w:tabs>
                <w:tab w:val="left" w:pos="6237"/>
                <w:tab w:val="left" w:pos="7200"/>
              </w:tabs>
              <w:rPr>
                <w:sz w:val="22"/>
                <w:szCs w:val="22"/>
              </w:rPr>
            </w:pPr>
            <w:r w:rsidRPr="00964704">
              <w:rPr>
                <w:b/>
                <w:sz w:val="22"/>
                <w:szCs w:val="22"/>
                <w:u w:val="single"/>
              </w:rPr>
              <w:t>Szám:</w:t>
            </w:r>
            <w:r w:rsidR="008D1C50" w:rsidRPr="00964704">
              <w:rPr>
                <w:sz w:val="22"/>
                <w:szCs w:val="22"/>
              </w:rPr>
              <w:t xml:space="preserve"> </w:t>
            </w:r>
            <w:r w:rsidR="0006184C" w:rsidRPr="00964704">
              <w:rPr>
                <w:sz w:val="22"/>
                <w:szCs w:val="22"/>
              </w:rPr>
              <w:t>C/</w:t>
            </w:r>
            <w:r w:rsidR="00A85426" w:rsidRPr="00964704">
              <w:rPr>
                <w:sz w:val="22"/>
                <w:szCs w:val="22"/>
              </w:rPr>
              <w:t xml:space="preserve">           /202</w:t>
            </w:r>
            <w:r w:rsidR="00A835A5">
              <w:rPr>
                <w:sz w:val="22"/>
                <w:szCs w:val="22"/>
              </w:rPr>
              <w:t>6</w:t>
            </w:r>
            <w:r w:rsidRPr="00964704">
              <w:rPr>
                <w:sz w:val="22"/>
                <w:szCs w:val="22"/>
              </w:rPr>
              <w:t xml:space="preserve">. </w:t>
            </w:r>
          </w:p>
          <w:p w14:paraId="422CB658" w14:textId="77777777" w:rsidR="00380B9B" w:rsidRPr="00964704" w:rsidRDefault="00380B9B" w:rsidP="00380B9B">
            <w:pPr>
              <w:tabs>
                <w:tab w:val="left" w:pos="6237"/>
                <w:tab w:val="left" w:pos="7200"/>
              </w:tabs>
              <w:rPr>
                <w:sz w:val="22"/>
                <w:szCs w:val="22"/>
              </w:rPr>
            </w:pPr>
            <w:r w:rsidRPr="00964704">
              <w:rPr>
                <w:b/>
                <w:sz w:val="22"/>
                <w:szCs w:val="22"/>
                <w:u w:val="single"/>
              </w:rPr>
              <w:t>Előterjesztő</w:t>
            </w:r>
            <w:r w:rsidRPr="00964704">
              <w:rPr>
                <w:sz w:val="22"/>
                <w:szCs w:val="22"/>
              </w:rPr>
              <w:t>: Dr. Csáky András polgármester</w:t>
            </w:r>
          </w:p>
          <w:p w14:paraId="485C1BAB" w14:textId="77777777" w:rsidR="00380B9B" w:rsidRPr="00964704" w:rsidRDefault="00380B9B" w:rsidP="00380B9B">
            <w:pPr>
              <w:tabs>
                <w:tab w:val="left" w:pos="6521"/>
              </w:tabs>
              <w:jc w:val="both"/>
              <w:rPr>
                <w:sz w:val="22"/>
                <w:szCs w:val="22"/>
              </w:rPr>
            </w:pPr>
            <w:r w:rsidRPr="00964704">
              <w:rPr>
                <w:b/>
                <w:sz w:val="22"/>
                <w:szCs w:val="22"/>
                <w:u w:val="single"/>
              </w:rPr>
              <w:t>Szakmai előterjesztő:</w:t>
            </w:r>
            <w:r w:rsidRPr="00964704">
              <w:rPr>
                <w:b/>
                <w:sz w:val="22"/>
                <w:szCs w:val="22"/>
              </w:rPr>
              <w:t xml:space="preserve"> </w:t>
            </w:r>
            <w:r w:rsidRPr="00964704">
              <w:rPr>
                <w:sz w:val="22"/>
                <w:szCs w:val="22"/>
              </w:rPr>
              <w:t>Mótyán Krisztián ügyvezető</w:t>
            </w:r>
          </w:p>
          <w:p w14:paraId="109E56D3" w14:textId="77777777" w:rsidR="00380B9B" w:rsidRPr="00964704" w:rsidRDefault="00380B9B" w:rsidP="00380B9B">
            <w:pPr>
              <w:tabs>
                <w:tab w:val="left" w:pos="5529"/>
              </w:tabs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4279" w:type="dxa"/>
          </w:tcPr>
          <w:p w14:paraId="25759F1E" w14:textId="0719A9E5" w:rsidR="00380B9B" w:rsidRPr="00964704" w:rsidRDefault="00380B9B" w:rsidP="0098426C">
            <w:pPr>
              <w:tabs>
                <w:tab w:val="left" w:pos="5529"/>
              </w:tabs>
              <w:rPr>
                <w:sz w:val="22"/>
                <w:szCs w:val="22"/>
              </w:rPr>
            </w:pPr>
            <w:r w:rsidRPr="00964704">
              <w:rPr>
                <w:b/>
                <w:sz w:val="22"/>
                <w:szCs w:val="22"/>
                <w:u w:val="single"/>
              </w:rPr>
              <w:t>Tárgy</w:t>
            </w:r>
            <w:r w:rsidRPr="00964704">
              <w:rPr>
                <w:b/>
                <w:sz w:val="22"/>
                <w:szCs w:val="22"/>
              </w:rPr>
              <w:t xml:space="preserve">: </w:t>
            </w:r>
            <w:r w:rsidR="00A85426" w:rsidRPr="00964704">
              <w:rPr>
                <w:sz w:val="22"/>
                <w:szCs w:val="22"/>
              </w:rPr>
              <w:t>Cegléd,</w:t>
            </w:r>
            <w:r w:rsidR="00A85426" w:rsidRPr="00964704">
              <w:rPr>
                <w:b/>
                <w:sz w:val="22"/>
                <w:szCs w:val="22"/>
              </w:rPr>
              <w:t xml:space="preserve"> </w:t>
            </w:r>
            <w:r w:rsidR="00BC3550" w:rsidRPr="00964704">
              <w:rPr>
                <w:bCs/>
                <w:sz w:val="22"/>
                <w:szCs w:val="22"/>
              </w:rPr>
              <w:t>8</w:t>
            </w:r>
            <w:r w:rsidR="00A835A5">
              <w:rPr>
                <w:bCs/>
                <w:sz w:val="22"/>
                <w:szCs w:val="22"/>
              </w:rPr>
              <w:t>268/27</w:t>
            </w:r>
            <w:r w:rsidR="007C6DF8" w:rsidRPr="00964704">
              <w:rPr>
                <w:sz w:val="22"/>
                <w:szCs w:val="22"/>
              </w:rPr>
              <w:t xml:space="preserve"> </w:t>
            </w:r>
            <w:r w:rsidRPr="00964704">
              <w:rPr>
                <w:sz w:val="22"/>
                <w:szCs w:val="22"/>
              </w:rPr>
              <w:t>hrsz-ú</w:t>
            </w:r>
            <w:r w:rsidR="00A80820" w:rsidRPr="00964704">
              <w:rPr>
                <w:sz w:val="22"/>
                <w:szCs w:val="22"/>
              </w:rPr>
              <w:t xml:space="preserve"> </w:t>
            </w:r>
            <w:r w:rsidRPr="00964704">
              <w:rPr>
                <w:sz w:val="22"/>
                <w:szCs w:val="22"/>
              </w:rPr>
              <w:t>ingatlan</w:t>
            </w:r>
            <w:r w:rsidR="000D006E" w:rsidRPr="00964704">
              <w:rPr>
                <w:sz w:val="22"/>
                <w:szCs w:val="22"/>
              </w:rPr>
              <w:t>nal</w:t>
            </w:r>
            <w:r w:rsidR="007C6DF8" w:rsidRPr="00964704">
              <w:rPr>
                <w:sz w:val="22"/>
                <w:szCs w:val="22"/>
              </w:rPr>
              <w:t xml:space="preserve"> </w:t>
            </w:r>
            <w:r w:rsidR="000D006E" w:rsidRPr="00964704">
              <w:rPr>
                <w:sz w:val="22"/>
                <w:szCs w:val="22"/>
              </w:rPr>
              <w:t>kapcsolatos döntés</w:t>
            </w:r>
          </w:p>
          <w:p w14:paraId="2B756643" w14:textId="34F9362E" w:rsidR="00DA5A10" w:rsidRDefault="00380B9B" w:rsidP="00FA284C">
            <w:pPr>
              <w:tabs>
                <w:tab w:val="left" w:pos="5529"/>
              </w:tabs>
              <w:rPr>
                <w:sz w:val="22"/>
                <w:szCs w:val="22"/>
              </w:rPr>
            </w:pPr>
            <w:r w:rsidRPr="00964704">
              <w:rPr>
                <w:b/>
                <w:sz w:val="22"/>
                <w:szCs w:val="22"/>
                <w:u w:val="single"/>
              </w:rPr>
              <w:t>Melléklet:</w:t>
            </w:r>
            <w:r w:rsidR="00212747" w:rsidRPr="00964704">
              <w:rPr>
                <w:sz w:val="22"/>
                <w:szCs w:val="22"/>
              </w:rPr>
              <w:t xml:space="preserve"> </w:t>
            </w:r>
            <w:r w:rsidR="00DF0420" w:rsidRPr="00964704">
              <w:rPr>
                <w:sz w:val="22"/>
                <w:szCs w:val="22"/>
              </w:rPr>
              <w:t>1</w:t>
            </w:r>
            <w:r w:rsidR="0098426C" w:rsidRPr="00964704">
              <w:rPr>
                <w:sz w:val="22"/>
                <w:szCs w:val="22"/>
              </w:rPr>
              <w:t xml:space="preserve"> </w:t>
            </w:r>
            <w:r w:rsidR="00DF0420" w:rsidRPr="00964704">
              <w:rPr>
                <w:sz w:val="22"/>
                <w:szCs w:val="22"/>
              </w:rPr>
              <w:t xml:space="preserve">db </w:t>
            </w:r>
            <w:r w:rsidR="00A835A5">
              <w:rPr>
                <w:sz w:val="22"/>
                <w:szCs w:val="22"/>
              </w:rPr>
              <w:t>térképvázlat</w:t>
            </w:r>
            <w:r w:rsidR="00120F8D" w:rsidRPr="00964704">
              <w:rPr>
                <w:sz w:val="22"/>
                <w:szCs w:val="22"/>
              </w:rPr>
              <w:t xml:space="preserve"> </w:t>
            </w:r>
          </w:p>
          <w:p w14:paraId="5F2CCDEA" w14:textId="52783E3B" w:rsidR="00120F8D" w:rsidRPr="009E4C02" w:rsidRDefault="00DA5A10" w:rsidP="00FA284C">
            <w:pPr>
              <w:tabs>
                <w:tab w:val="left" w:pos="552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</w:t>
            </w:r>
            <w:r w:rsidR="009E4C02" w:rsidRPr="009E4C02">
              <w:rPr>
                <w:sz w:val="22"/>
                <w:szCs w:val="22"/>
              </w:rPr>
              <w:t xml:space="preserve">293/2017.(IX.21.) </w:t>
            </w:r>
            <w:proofErr w:type="spellStart"/>
            <w:r w:rsidR="009E4C02" w:rsidRPr="009E4C02">
              <w:rPr>
                <w:sz w:val="22"/>
                <w:szCs w:val="22"/>
              </w:rPr>
              <w:t>ök</w:t>
            </w:r>
            <w:proofErr w:type="spellEnd"/>
            <w:r w:rsidR="009E4C02" w:rsidRPr="009E4C02">
              <w:rPr>
                <w:sz w:val="22"/>
                <w:szCs w:val="22"/>
              </w:rPr>
              <w:t>. határozat</w:t>
            </w:r>
            <w:r w:rsidRPr="009E4C02">
              <w:rPr>
                <w:sz w:val="22"/>
                <w:szCs w:val="22"/>
              </w:rPr>
              <w:t xml:space="preserve"> </w:t>
            </w:r>
            <w:r w:rsidR="00037AC8" w:rsidRPr="009E4C02">
              <w:rPr>
                <w:sz w:val="22"/>
                <w:szCs w:val="22"/>
              </w:rPr>
              <w:t xml:space="preserve"> </w:t>
            </w:r>
          </w:p>
        </w:tc>
      </w:tr>
    </w:tbl>
    <w:p w14:paraId="5C948270" w14:textId="3934149F" w:rsidR="00A80820" w:rsidRPr="00964704" w:rsidRDefault="00C8159B" w:rsidP="001C0C56">
      <w:pPr>
        <w:tabs>
          <w:tab w:val="left" w:pos="6278"/>
        </w:tabs>
        <w:rPr>
          <w:bCs/>
          <w:sz w:val="22"/>
          <w:szCs w:val="22"/>
        </w:rPr>
      </w:pPr>
      <w:r w:rsidRPr="00964704">
        <w:rPr>
          <w:b/>
          <w:sz w:val="22"/>
          <w:szCs w:val="22"/>
        </w:rPr>
        <w:tab/>
      </w:r>
      <w:r w:rsidR="00037AC8">
        <w:rPr>
          <w:b/>
          <w:sz w:val="22"/>
          <w:szCs w:val="22"/>
        </w:rPr>
        <w:t xml:space="preserve"> </w:t>
      </w:r>
    </w:p>
    <w:p w14:paraId="45A49D7C" w14:textId="1B4B0030" w:rsidR="001C0C56" w:rsidRDefault="00432D21" w:rsidP="007924AD">
      <w:pPr>
        <w:tabs>
          <w:tab w:val="left" w:pos="6278"/>
        </w:tabs>
        <w:rPr>
          <w:b/>
        </w:rPr>
      </w:pPr>
      <w:r w:rsidRPr="00964704">
        <w:rPr>
          <w:b/>
          <w:sz w:val="22"/>
          <w:szCs w:val="22"/>
        </w:rPr>
        <w:tab/>
      </w:r>
    </w:p>
    <w:p w14:paraId="485CE4D8" w14:textId="77777777" w:rsidR="00A86A5A" w:rsidRPr="00716BA1" w:rsidRDefault="00A86A5A" w:rsidP="00FF0F9B">
      <w:pPr>
        <w:jc w:val="center"/>
        <w:rPr>
          <w:b/>
        </w:rPr>
      </w:pPr>
      <w:r w:rsidRPr="00716BA1">
        <w:rPr>
          <w:b/>
        </w:rPr>
        <w:t>ELŐTERJESZTÉS</w:t>
      </w:r>
    </w:p>
    <w:p w14:paraId="3CD37953" w14:textId="1F345DBF" w:rsidR="00E41704" w:rsidRDefault="00E41704" w:rsidP="00FF0F9B">
      <w:pPr>
        <w:jc w:val="center"/>
      </w:pPr>
      <w:r>
        <w:t xml:space="preserve">Cegléd Város Önkormányzata </w:t>
      </w:r>
      <w:r w:rsidR="00393497">
        <w:t>Képviselő-testületének</w:t>
      </w:r>
    </w:p>
    <w:p w14:paraId="31CE47BC" w14:textId="29140896" w:rsidR="009B03FF" w:rsidRPr="00FF0F9B" w:rsidRDefault="009F09B0" w:rsidP="00FF0F9B">
      <w:pPr>
        <w:jc w:val="center"/>
      </w:pPr>
      <w:r w:rsidRPr="002A0539">
        <w:t xml:space="preserve"> </w:t>
      </w:r>
      <w:r w:rsidR="00212747" w:rsidRPr="002A0539">
        <w:t>202</w:t>
      </w:r>
      <w:r w:rsidR="00A835A5" w:rsidRPr="002A0539">
        <w:t xml:space="preserve">6. </w:t>
      </w:r>
      <w:r w:rsidR="00DF1E91" w:rsidRPr="002A0539">
        <w:t>március 1</w:t>
      </w:r>
      <w:r w:rsidR="00393497">
        <w:t>9</w:t>
      </w:r>
      <w:r w:rsidR="008A7E93" w:rsidRPr="002A0539">
        <w:t>-</w:t>
      </w:r>
      <w:r w:rsidR="003D030B" w:rsidRPr="002A0539">
        <w:t>i</w:t>
      </w:r>
      <w:r w:rsidR="009B03FF" w:rsidRPr="002A0539">
        <w:t xml:space="preserve"> ülésére</w:t>
      </w:r>
    </w:p>
    <w:p w14:paraId="7E04BAFB" w14:textId="3CA6B897" w:rsidR="0057305A" w:rsidRDefault="0057305A" w:rsidP="00FF0F9B">
      <w:pPr>
        <w:jc w:val="center"/>
        <w:rPr>
          <w:b/>
        </w:rPr>
      </w:pPr>
    </w:p>
    <w:p w14:paraId="6CFC0BDE" w14:textId="16A9FA03" w:rsidR="00985A9C" w:rsidRPr="00FF0F9B" w:rsidRDefault="00985A9C" w:rsidP="00FF0F9B">
      <w:pPr>
        <w:jc w:val="center"/>
        <w:rPr>
          <w:b/>
        </w:rPr>
      </w:pPr>
      <w:r w:rsidRPr="00FF0F9B">
        <w:rPr>
          <w:b/>
        </w:rPr>
        <w:t xml:space="preserve">Tisztelt </w:t>
      </w:r>
      <w:r w:rsidR="00393497">
        <w:rPr>
          <w:b/>
        </w:rPr>
        <w:t>Képviselő-testület</w:t>
      </w:r>
      <w:r w:rsidRPr="00FF0F9B">
        <w:rPr>
          <w:b/>
        </w:rPr>
        <w:t>!</w:t>
      </w:r>
    </w:p>
    <w:p w14:paraId="343492A6" w14:textId="77777777" w:rsidR="00CA6371" w:rsidRPr="00FF0F9B" w:rsidRDefault="00CA6371" w:rsidP="00FF0F9B">
      <w:pPr>
        <w:jc w:val="both"/>
      </w:pPr>
    </w:p>
    <w:p w14:paraId="7CB01305" w14:textId="510B0B7C" w:rsidR="00322684" w:rsidRPr="000871AF" w:rsidRDefault="00B60B82" w:rsidP="00322684">
      <w:pPr>
        <w:jc w:val="both"/>
      </w:pPr>
      <w:r w:rsidRPr="000871AF">
        <w:t>Cegléd Város Önkormány</w:t>
      </w:r>
      <w:r w:rsidR="00312FAC" w:rsidRPr="000871AF">
        <w:t>zatának kizárólagos tulajdonában áll</w:t>
      </w:r>
      <w:r w:rsidRPr="000871AF">
        <w:t xml:space="preserve"> a </w:t>
      </w:r>
      <w:r w:rsidR="00964704" w:rsidRPr="000871AF">
        <w:t>Cegléd belterület 8</w:t>
      </w:r>
      <w:r w:rsidR="00E912FF" w:rsidRPr="000871AF">
        <w:t>268/27</w:t>
      </w:r>
      <w:r w:rsidR="00964704" w:rsidRPr="000871AF">
        <w:t xml:space="preserve"> hrsz-ú, </w:t>
      </w:r>
      <w:r w:rsidR="00E912FF" w:rsidRPr="000871AF">
        <w:t>225</w:t>
      </w:r>
      <w:r w:rsidR="00964704" w:rsidRPr="000871AF">
        <w:t xml:space="preserve"> m2 nagyságú, </w:t>
      </w:r>
      <w:r w:rsidR="00964704" w:rsidRPr="000871AF">
        <w:rPr>
          <w:i/>
        </w:rPr>
        <w:t>„</w:t>
      </w:r>
      <w:r w:rsidR="00E912FF" w:rsidRPr="000871AF">
        <w:rPr>
          <w:i/>
        </w:rPr>
        <w:t>kivett beépítetlen terület</w:t>
      </w:r>
      <w:r w:rsidR="00964704" w:rsidRPr="000871AF">
        <w:rPr>
          <w:i/>
        </w:rPr>
        <w:t>”</w:t>
      </w:r>
      <w:r w:rsidR="00964704" w:rsidRPr="000871AF">
        <w:t xml:space="preserve"> megnevezésű ingatlan</w:t>
      </w:r>
      <w:r w:rsidR="00322684" w:rsidRPr="000871AF">
        <w:t xml:space="preserve"> (továbbiakban: Ingatlan)</w:t>
      </w:r>
      <w:r w:rsidR="00354278" w:rsidRPr="000871AF">
        <w:t>, mely</w:t>
      </w:r>
      <w:r w:rsidR="00FC714A" w:rsidRPr="000871AF">
        <w:t xml:space="preserve"> a</w:t>
      </w:r>
      <w:r w:rsidR="00F743F7" w:rsidRPr="000871AF">
        <w:t xml:space="preserve"> valóságban a</w:t>
      </w:r>
      <w:r w:rsidR="00B34EC7" w:rsidRPr="000871AF">
        <w:t xml:space="preserve"> </w:t>
      </w:r>
      <w:r w:rsidR="00E912FF" w:rsidRPr="000871AF">
        <w:t>Kikerics u. 1/a sz. alatt</w:t>
      </w:r>
      <w:r w:rsidR="00714FE6" w:rsidRPr="000871AF">
        <w:t xml:space="preserve"> </w:t>
      </w:r>
      <w:r w:rsidR="00354278" w:rsidRPr="000871AF">
        <w:t>található</w:t>
      </w:r>
      <w:r w:rsidR="009E4C02" w:rsidRPr="000871AF">
        <w:t>,</w:t>
      </w:r>
      <w:r w:rsidR="00322684" w:rsidRPr="000871AF">
        <w:t xml:space="preserve"> vagyonkataszteri besorolása alapján forgalomképes vagyon. </w:t>
      </w:r>
    </w:p>
    <w:p w14:paraId="0C9D6D0C" w14:textId="77777777" w:rsidR="00A71869" w:rsidRPr="000871AF" w:rsidRDefault="00A71869" w:rsidP="00A71869">
      <w:pPr>
        <w:jc w:val="both"/>
      </w:pPr>
    </w:p>
    <w:p w14:paraId="568C2FCB" w14:textId="00FB1289" w:rsidR="00A71869" w:rsidRPr="000871AF" w:rsidRDefault="0056324A" w:rsidP="00A71869">
      <w:pPr>
        <w:jc w:val="both"/>
      </w:pPr>
      <w:r w:rsidRPr="000871AF">
        <w:t>Vételi szándék érkezett a VÁRVAG Nonprofit Kft-</w:t>
      </w:r>
      <w:proofErr w:type="spellStart"/>
      <w:r w:rsidRPr="000871AF">
        <w:t>hez</w:t>
      </w:r>
      <w:proofErr w:type="spellEnd"/>
      <w:r w:rsidRPr="000871AF">
        <w:t xml:space="preserve">, </w:t>
      </w:r>
      <w:r w:rsidR="00E912FF" w:rsidRPr="000871AF">
        <w:t xml:space="preserve">a </w:t>
      </w:r>
      <w:r w:rsidR="00716BA1" w:rsidRPr="000871AF">
        <w:t>TRUCK-KER</w:t>
      </w:r>
      <w:r w:rsidR="00E912FF" w:rsidRPr="000871AF">
        <w:t xml:space="preserve"> Bt.</w:t>
      </w:r>
      <w:r w:rsidR="00716BA1" w:rsidRPr="000871AF">
        <w:t xml:space="preserve"> </w:t>
      </w:r>
      <w:bookmarkStart w:id="0" w:name="_Hlk220914943"/>
      <w:r w:rsidR="00716BA1" w:rsidRPr="000871AF">
        <w:t>(2700 Cegléd, Horgász u. 21.,</w:t>
      </w:r>
      <w:r w:rsidR="00716BA1" w:rsidRPr="000871AF">
        <w:rPr>
          <w:rFonts w:ascii="Roboto" w:hAnsi="Roboto"/>
          <w:b/>
          <w:bCs/>
          <w:color w:val="333333"/>
          <w:shd w:val="clear" w:color="auto" w:fill="FFFFFF"/>
        </w:rPr>
        <w:t xml:space="preserve"> </w:t>
      </w:r>
      <w:r w:rsidR="00716BA1" w:rsidRPr="000871AF">
        <w:rPr>
          <w:color w:val="333333"/>
          <w:shd w:val="clear" w:color="auto" w:fill="FFFFFF"/>
        </w:rPr>
        <w:t xml:space="preserve">adószám: 21543195-2-13, </w:t>
      </w:r>
      <w:proofErr w:type="spellStart"/>
      <w:r w:rsidR="00716BA1" w:rsidRPr="000871AF">
        <w:rPr>
          <w:color w:val="333333"/>
          <w:shd w:val="clear" w:color="auto" w:fill="FFFFFF"/>
        </w:rPr>
        <w:t>Szeleczky</w:t>
      </w:r>
      <w:proofErr w:type="spellEnd"/>
      <w:r w:rsidR="00716BA1" w:rsidRPr="000871AF">
        <w:rPr>
          <w:color w:val="333333"/>
          <w:shd w:val="clear" w:color="auto" w:fill="FFFFFF"/>
        </w:rPr>
        <w:t xml:space="preserve"> Mátyás ügyvezető)</w:t>
      </w:r>
      <w:bookmarkEnd w:id="0"/>
      <w:r w:rsidRPr="000871AF">
        <w:t xml:space="preserve"> kérelmezőtől </w:t>
      </w:r>
      <w:r w:rsidR="00A71869" w:rsidRPr="000871AF">
        <w:t>(továbbiakban: Kérelmező)</w:t>
      </w:r>
      <w:r w:rsidRPr="000871AF">
        <w:t xml:space="preserve"> a</w:t>
      </w:r>
      <w:r w:rsidR="007C45D3" w:rsidRPr="000871AF">
        <w:t>z</w:t>
      </w:r>
      <w:r w:rsidR="00A71869" w:rsidRPr="000871AF">
        <w:t xml:space="preserve"> </w:t>
      </w:r>
      <w:r w:rsidRPr="000871AF">
        <w:t>I</w:t>
      </w:r>
      <w:r w:rsidR="00A71869" w:rsidRPr="000871AF">
        <w:t>ngatlan megvásárlására vonatkozóan.</w:t>
      </w:r>
    </w:p>
    <w:p w14:paraId="5B126FD0" w14:textId="5A385912" w:rsidR="00A71869" w:rsidRPr="000871AF" w:rsidRDefault="00A71869" w:rsidP="00A71869">
      <w:pPr>
        <w:jc w:val="both"/>
      </w:pPr>
      <w:r w:rsidRPr="000871AF">
        <w:t xml:space="preserve">Kérelmező a szomszédos, </w:t>
      </w:r>
      <w:r w:rsidR="00E912FF" w:rsidRPr="000871AF">
        <w:t>8268/38</w:t>
      </w:r>
      <w:r w:rsidRPr="000871AF">
        <w:t xml:space="preserve"> hrsz-ú ingatlan tulajdonosa, és a fenti </w:t>
      </w:r>
      <w:r w:rsidR="00C72EFF" w:rsidRPr="000871AF">
        <w:t>I</w:t>
      </w:r>
      <w:r w:rsidRPr="000871AF">
        <w:t xml:space="preserve">ngatlannal </w:t>
      </w:r>
      <w:r w:rsidR="009E4C02" w:rsidRPr="000871AF">
        <w:t>a saját tulajdonát</w:t>
      </w:r>
      <w:r w:rsidRPr="000871AF">
        <w:t xml:space="preserve"> szeretné bővíteni, </w:t>
      </w:r>
      <w:r w:rsidR="00E912FF" w:rsidRPr="000871AF">
        <w:t>a későbbiekben</w:t>
      </w:r>
      <w:r w:rsidR="009E4C02" w:rsidRPr="000871AF">
        <w:t xml:space="preserve"> azzal</w:t>
      </w:r>
      <w:r w:rsidR="00E912FF" w:rsidRPr="000871AF">
        <w:t xml:space="preserve"> </w:t>
      </w:r>
      <w:r w:rsidRPr="000871AF">
        <w:t xml:space="preserve">összevonni. </w:t>
      </w:r>
    </w:p>
    <w:p w14:paraId="02F4DA6B" w14:textId="77777777" w:rsidR="00F743F7" w:rsidRPr="000871AF" w:rsidRDefault="00F743F7" w:rsidP="00FF0F9B">
      <w:pPr>
        <w:jc w:val="both"/>
      </w:pPr>
    </w:p>
    <w:p w14:paraId="405C5C67" w14:textId="77777777" w:rsidR="004432E8" w:rsidRPr="000871AF" w:rsidRDefault="000A254D" w:rsidP="00FF0F9B">
      <w:pPr>
        <w:jc w:val="both"/>
      </w:pPr>
      <w:r w:rsidRPr="000871AF">
        <w:t>A</w:t>
      </w:r>
      <w:r w:rsidR="00710BF9" w:rsidRPr="000871AF">
        <w:t xml:space="preserve"> </w:t>
      </w:r>
      <w:r w:rsidR="00710BF9" w:rsidRPr="000871AF">
        <w:rPr>
          <w:i/>
        </w:rPr>
        <w:t>Cegléd Város Helyi Építési Szabályzatáról szóló 22/2022. (IX. 29.) önkormányzati rendelet</w:t>
      </w:r>
      <w:r w:rsidR="00710BF9" w:rsidRPr="000871AF">
        <w:t xml:space="preserve"> (a továbbiakban: HÉSZ) és a mellékletét képező szabályozási tervlap a</w:t>
      </w:r>
      <w:r w:rsidRPr="000871AF">
        <w:t>z</w:t>
      </w:r>
      <w:r w:rsidR="00B579A0" w:rsidRPr="000871AF">
        <w:t xml:space="preserve"> ingatlant</w:t>
      </w:r>
      <w:r w:rsidR="00710BF9" w:rsidRPr="000871AF">
        <w:t xml:space="preserve"> </w:t>
      </w:r>
      <w:proofErr w:type="spellStart"/>
      <w:r w:rsidRPr="000871AF">
        <w:t>Gksz</w:t>
      </w:r>
      <w:proofErr w:type="spellEnd"/>
      <w:r w:rsidRPr="000871AF">
        <w:t>-km</w:t>
      </w:r>
      <w:r w:rsidR="00710BF9" w:rsidRPr="000871AF">
        <w:t xml:space="preserve"> jelű</w:t>
      </w:r>
      <w:r w:rsidRPr="000871AF">
        <w:t xml:space="preserve"> </w:t>
      </w:r>
      <w:r w:rsidR="004432E8" w:rsidRPr="000871AF">
        <w:rPr>
          <w:shd w:val="clear" w:color="auto" w:fill="FFFFFF"/>
        </w:rPr>
        <w:t>gazdasági, kereskedelmi, szolgáltató gazdasági</w:t>
      </w:r>
      <w:r w:rsidRPr="000871AF">
        <w:t xml:space="preserve"> </w:t>
      </w:r>
      <w:r w:rsidR="00710BF9" w:rsidRPr="000871AF">
        <w:t>övezetbe sorolja</w:t>
      </w:r>
      <w:r w:rsidRPr="000871AF">
        <w:t xml:space="preserve">. </w:t>
      </w:r>
    </w:p>
    <w:p w14:paraId="4942D81C" w14:textId="6BB71E51" w:rsidR="004432E8" w:rsidRPr="000871AF" w:rsidRDefault="004432E8" w:rsidP="004432E8">
      <w:pPr>
        <w:jc w:val="both"/>
      </w:pPr>
      <w:r w:rsidRPr="000871AF">
        <w:rPr>
          <w:shd w:val="clear" w:color="auto" w:fill="FFFFFF"/>
        </w:rPr>
        <w:t>A</w:t>
      </w:r>
      <w:r w:rsidR="004D4CEF" w:rsidRPr="000871AF">
        <w:rPr>
          <w:shd w:val="clear" w:color="auto" w:fill="FFFFFF"/>
        </w:rPr>
        <w:t xml:space="preserve"> </w:t>
      </w:r>
      <w:proofErr w:type="spellStart"/>
      <w:r w:rsidRPr="000871AF">
        <w:rPr>
          <w:shd w:val="clear" w:color="auto" w:fill="FFFFFF"/>
        </w:rPr>
        <w:t>Gksz</w:t>
      </w:r>
      <w:proofErr w:type="spellEnd"/>
      <w:r w:rsidRPr="000871AF">
        <w:rPr>
          <w:shd w:val="clear" w:color="auto" w:fill="FFFFFF"/>
        </w:rPr>
        <w:t>-km</w:t>
      </w:r>
      <w:r w:rsidR="004D4CEF" w:rsidRPr="000871AF">
        <w:rPr>
          <w:shd w:val="clear" w:color="auto" w:fill="FFFFFF"/>
        </w:rPr>
        <w:t xml:space="preserve"> </w:t>
      </w:r>
      <w:r w:rsidRPr="000871AF">
        <w:rPr>
          <w:shd w:val="clear" w:color="auto" w:fill="FFFFFF"/>
        </w:rPr>
        <w:t>építési övezetekben elsősorban közmű építmények, az energiaszolgáltatás és a településgazdálkodás építményei helyezhetők el.</w:t>
      </w:r>
    </w:p>
    <w:p w14:paraId="4F1CAFE1" w14:textId="77777777" w:rsidR="009E4C02" w:rsidRPr="000871AF" w:rsidRDefault="009E4C02" w:rsidP="009E4C02">
      <w:pPr>
        <w:jc w:val="both"/>
      </w:pPr>
      <w:r w:rsidRPr="000871AF">
        <w:t xml:space="preserve">Amíg az ingatlan </w:t>
      </w:r>
      <w:proofErr w:type="spellStart"/>
      <w:r w:rsidRPr="000871AF">
        <w:t>Gksz</w:t>
      </w:r>
      <w:proofErr w:type="spellEnd"/>
      <w:r w:rsidRPr="000871AF">
        <w:t xml:space="preserve">-km övezetben van, addig a vevő a saját, Gksz-2 övezetben lévő ingatlanával összevonni nem tudja. A Rendezési terv övezetet érintő módosítása után, előreláthatólag 2027. év nyarán kerülhet sor a két, akkor már azonos övezetben lévő ingatlan összevonására. </w:t>
      </w:r>
    </w:p>
    <w:p w14:paraId="1A94287A" w14:textId="3D907E9A" w:rsidR="009E4C02" w:rsidRPr="000871AF" w:rsidRDefault="002F5A76" w:rsidP="009E4C02">
      <w:pPr>
        <w:jc w:val="both"/>
      </w:pPr>
      <w:r w:rsidRPr="000871AF">
        <w:t>Kérelmező</w:t>
      </w:r>
      <w:r w:rsidR="009E4C02" w:rsidRPr="000871AF">
        <w:t xml:space="preserve"> a fentiek figyelembevételével az ingatlant meg kívánja vásárolni. </w:t>
      </w:r>
    </w:p>
    <w:p w14:paraId="0BD07CC1" w14:textId="77777777" w:rsidR="004432E8" w:rsidRPr="000871AF" w:rsidRDefault="004432E8" w:rsidP="00FF0F9B">
      <w:pPr>
        <w:jc w:val="both"/>
      </w:pPr>
    </w:p>
    <w:p w14:paraId="12C54B72" w14:textId="6B12F1CC" w:rsidR="00402FD2" w:rsidRPr="000871AF" w:rsidRDefault="000A254D" w:rsidP="00FF0F9B">
      <w:pPr>
        <w:jc w:val="both"/>
      </w:pPr>
      <w:r w:rsidRPr="000871AF">
        <w:t xml:space="preserve">2017. évben a Képviselő-testület a </w:t>
      </w:r>
      <w:r w:rsidR="009E4C02" w:rsidRPr="000871AF">
        <w:t xml:space="preserve">jelen előterjesztés mellékleteként csatolt, </w:t>
      </w:r>
      <w:r w:rsidRPr="000871AF">
        <w:t>293/2017.(IX.21.) önkormányzati határozatával már döntött arról, hogy ezen ingatlant bérbe</w:t>
      </w:r>
      <w:r w:rsidR="004D4CEF" w:rsidRPr="000871AF">
        <w:t xml:space="preserve"> </w:t>
      </w:r>
      <w:r w:rsidRPr="000871AF">
        <w:t>adja mobiltorony létesítése céljából</w:t>
      </w:r>
      <w:r w:rsidR="00C31217" w:rsidRPr="000871AF">
        <w:t xml:space="preserve">, de a bérleti szerződés megkötésére, a torony építésre a mobilszolgáltatók </w:t>
      </w:r>
      <w:r w:rsidR="009E4C02" w:rsidRPr="000871AF">
        <w:t>részéről ezen helyszínen</w:t>
      </w:r>
      <w:r w:rsidR="00C31217" w:rsidRPr="000871AF">
        <w:t xml:space="preserve"> nem került sor. </w:t>
      </w:r>
    </w:p>
    <w:p w14:paraId="63E2DBED" w14:textId="77777777" w:rsidR="00322684" w:rsidRPr="000871AF" w:rsidRDefault="00322684" w:rsidP="00FF0F9B">
      <w:pPr>
        <w:jc w:val="both"/>
      </w:pPr>
    </w:p>
    <w:p w14:paraId="2AC157B1" w14:textId="029A4B2B" w:rsidR="00C31217" w:rsidRPr="000871AF" w:rsidRDefault="00C31217" w:rsidP="00FF0F9B">
      <w:pPr>
        <w:jc w:val="both"/>
      </w:pPr>
      <w:r w:rsidRPr="000871AF">
        <w:t xml:space="preserve">Tekintettel arra, hogy várhatóan mobiltorony építésre </w:t>
      </w:r>
      <w:r w:rsidR="009E4C02" w:rsidRPr="000871AF">
        <w:t xml:space="preserve">évek óta nincs és várhatóan a következő években </w:t>
      </w:r>
      <w:r w:rsidRPr="000871AF">
        <w:t xml:space="preserve">nem lesz igény, javaslom az ingatlan pályáztatás nélküli értékesítését Kérelmező részére. </w:t>
      </w:r>
    </w:p>
    <w:p w14:paraId="1C85EFB2" w14:textId="77777777" w:rsidR="007924AD" w:rsidRPr="000871AF" w:rsidRDefault="007924AD" w:rsidP="00FF0F9B">
      <w:pPr>
        <w:jc w:val="both"/>
      </w:pPr>
    </w:p>
    <w:p w14:paraId="384664CB" w14:textId="7B848E07" w:rsidR="005C2784" w:rsidRPr="000871AF" w:rsidRDefault="00DF0420" w:rsidP="00FF0F9B">
      <w:pPr>
        <w:jc w:val="both"/>
      </w:pPr>
      <w:r w:rsidRPr="000871AF">
        <w:t>A</w:t>
      </w:r>
      <w:r w:rsidR="002F5A76" w:rsidRPr="000871AF">
        <w:t xml:space="preserve">z ingatlan értéke </w:t>
      </w:r>
      <w:r w:rsidR="00322902" w:rsidRPr="000871AF">
        <w:t>az ingatlanforgalmi szakértő értékbecslés</w:t>
      </w:r>
      <w:r w:rsidR="00312FAC" w:rsidRPr="000871AF">
        <w:t>e</w:t>
      </w:r>
      <w:r w:rsidR="00322902" w:rsidRPr="000871AF">
        <w:t xml:space="preserve"> szerinti nettó</w:t>
      </w:r>
      <w:r w:rsidR="00527A76" w:rsidRPr="000871AF">
        <w:t xml:space="preserve"> </w:t>
      </w:r>
      <w:r w:rsidR="004D7A32" w:rsidRPr="000871AF">
        <w:t>9.530</w:t>
      </w:r>
      <w:r w:rsidR="0088597D" w:rsidRPr="000871AF">
        <w:t>,-Ft/m</w:t>
      </w:r>
      <w:r w:rsidR="0088597D" w:rsidRPr="000871AF">
        <w:rPr>
          <w:vertAlign w:val="superscript"/>
        </w:rPr>
        <w:t>2</w:t>
      </w:r>
      <w:r w:rsidR="0088597D" w:rsidRPr="000871AF">
        <w:t>, azaz bruttó</w:t>
      </w:r>
      <w:r w:rsidR="00527A76" w:rsidRPr="000871AF">
        <w:t xml:space="preserve"> </w:t>
      </w:r>
      <w:r w:rsidR="004D7A32" w:rsidRPr="000871AF">
        <w:t>12.103,-</w:t>
      </w:r>
      <w:r w:rsidR="0088597D" w:rsidRPr="000871AF">
        <w:t>Ft/m</w:t>
      </w:r>
      <w:r w:rsidR="0088597D" w:rsidRPr="000871AF">
        <w:rPr>
          <w:vertAlign w:val="superscript"/>
        </w:rPr>
        <w:t>2</w:t>
      </w:r>
      <w:r w:rsidR="00A058B6" w:rsidRPr="000871AF">
        <w:t xml:space="preserve">, </w:t>
      </w:r>
      <w:r w:rsidR="004D7A32" w:rsidRPr="000871AF">
        <w:t>nettó 2.100.000,-Ft + áfa, azaz bruttó 2.667.000,-Ft</w:t>
      </w:r>
      <w:r w:rsidR="00322902" w:rsidRPr="000871AF">
        <w:t>. Az értékbecslés a VÁRVAG Nonprofit Kft. irodájában megtekinthető.</w:t>
      </w:r>
      <w:r w:rsidR="0098426C" w:rsidRPr="000871AF">
        <w:t xml:space="preserve"> </w:t>
      </w:r>
    </w:p>
    <w:p w14:paraId="629CD389" w14:textId="77777777" w:rsidR="00A71869" w:rsidRPr="000871AF" w:rsidRDefault="00A71869" w:rsidP="00FF0F9B">
      <w:pPr>
        <w:jc w:val="both"/>
      </w:pPr>
    </w:p>
    <w:p w14:paraId="0DDE1ABE" w14:textId="1E42DD07" w:rsidR="00010197" w:rsidRPr="000871AF" w:rsidRDefault="002F5A76" w:rsidP="00010197">
      <w:pPr>
        <w:jc w:val="both"/>
      </w:pPr>
      <w:r w:rsidRPr="000871AF">
        <w:t>J</w:t>
      </w:r>
      <w:r w:rsidR="006C4D64" w:rsidRPr="000871AF">
        <w:t>avaslom</w:t>
      </w:r>
      <w:r w:rsidR="00EB324B" w:rsidRPr="000871AF">
        <w:t xml:space="preserve">, hogy a </w:t>
      </w:r>
      <w:r w:rsidR="00010197" w:rsidRPr="000871AF">
        <w:t>szerződésben rögzítésre kerül</w:t>
      </w:r>
      <w:r w:rsidR="004D4CEF" w:rsidRPr="000871AF">
        <w:t>jön</w:t>
      </w:r>
      <w:r w:rsidR="00010197" w:rsidRPr="000871AF">
        <w:t>, hogy az Önkormányzat az összevonás</w:t>
      </w:r>
      <w:r w:rsidR="00C4221C" w:rsidRPr="000871AF">
        <w:t>s</w:t>
      </w:r>
      <w:r w:rsidR="00010197" w:rsidRPr="000871AF">
        <w:t xml:space="preserve">al kapcsolatos költségekre anyagi fedezetet nem nyújt. </w:t>
      </w:r>
    </w:p>
    <w:p w14:paraId="1915A78A" w14:textId="77777777" w:rsidR="00DA5A10" w:rsidRPr="000871AF" w:rsidRDefault="00DA5A10" w:rsidP="00FF0F9B">
      <w:pPr>
        <w:jc w:val="both"/>
      </w:pPr>
    </w:p>
    <w:p w14:paraId="19A105D5" w14:textId="55EAAB78" w:rsidR="00DA5A10" w:rsidRPr="000871AF" w:rsidRDefault="00DA5A10" w:rsidP="00DA5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0871AF">
        <w:t>Az Ingatlan besorolása forgalomképes vagyon, hasznosítás</w:t>
      </w:r>
      <w:r w:rsidR="00C4221C" w:rsidRPr="000871AF">
        <w:t>á</w:t>
      </w:r>
      <w:r w:rsidRPr="000871AF">
        <w:t>ról szükséges tulajdonosi döntés Cegléd Város Önkormányzatának a vagyongazdálkodásról szóló többször módosított 1/2018. (I.31.) önkormányzati rendelete 14. § alapján.</w:t>
      </w:r>
    </w:p>
    <w:p w14:paraId="516976BF" w14:textId="26CA3AB6" w:rsidR="00DA5A10" w:rsidRDefault="00DA5A10" w:rsidP="00DA5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871AF">
        <w:rPr>
          <w:i/>
        </w:rPr>
        <w:t xml:space="preserve">„14§ (1) Az üzleti vagyonnal kapcsolatos valamennyi tulajdonosi jogosultságot – ha önkormányzati rendelet másként nem rendelkezik – a (2) bekezdésben foglalt kivétellel a Képviselő-testület gyakorolja. </w:t>
      </w:r>
    </w:p>
    <w:p w14:paraId="7EB0F325" w14:textId="29455888" w:rsidR="003922FE" w:rsidRPr="00D23C26" w:rsidRDefault="003922FE" w:rsidP="003922FE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iCs/>
        </w:rPr>
      </w:pPr>
      <w:r w:rsidRPr="00D23C26">
        <w:rPr>
          <w:rStyle w:val="jel"/>
          <w:i/>
          <w:iCs/>
        </w:rPr>
        <w:t>(</w:t>
      </w:r>
      <w:proofErr w:type="gramStart"/>
      <w:r w:rsidRPr="00D23C26">
        <w:rPr>
          <w:rStyle w:val="jel"/>
          <w:i/>
          <w:iCs/>
        </w:rPr>
        <w:t>2)</w:t>
      </w:r>
      <w:r w:rsidRPr="00D23C26">
        <w:rPr>
          <w:i/>
          <w:iCs/>
        </w:rPr>
        <w:t>Az</w:t>
      </w:r>
      <w:proofErr w:type="gramEnd"/>
      <w:r w:rsidRPr="00D23C26">
        <w:rPr>
          <w:i/>
          <w:iCs/>
        </w:rPr>
        <w:t xml:space="preserve"> üzleti vagyonnal kapcsolatos tulajdonosi jogosultságot</w:t>
      </w:r>
    </w:p>
    <w:p w14:paraId="656CC049" w14:textId="2B80F387" w:rsidR="003922FE" w:rsidRPr="00D23C26" w:rsidRDefault="003922FE" w:rsidP="003922FE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iCs/>
        </w:rPr>
      </w:pPr>
      <w:r w:rsidRPr="00D23C26">
        <w:rPr>
          <w:rStyle w:val="jel"/>
          <w:i/>
          <w:iCs/>
        </w:rPr>
        <w:t>a)</w:t>
      </w:r>
      <w:r w:rsidRPr="00D23C26">
        <w:rPr>
          <w:i/>
          <w:iCs/>
        </w:rPr>
        <w:t xml:space="preserve"> nettó egymillió forint forgalmi értékhatárig, a polgármester gyakorolja,</w:t>
      </w:r>
    </w:p>
    <w:p w14:paraId="18199573" w14:textId="760CE351" w:rsidR="003922FE" w:rsidRPr="00D23C26" w:rsidRDefault="003922FE" w:rsidP="003922FE">
      <w:pPr>
        <w:pStyle w:val="NormlWeb"/>
        <w:shd w:val="clear" w:color="auto" w:fill="FFFFFF"/>
        <w:spacing w:before="0" w:beforeAutospacing="0" w:after="0" w:afterAutospacing="0"/>
        <w:ind w:firstLine="181"/>
        <w:jc w:val="both"/>
        <w:rPr>
          <w:i/>
          <w:iCs/>
        </w:rPr>
      </w:pPr>
      <w:r w:rsidRPr="00D23C26">
        <w:rPr>
          <w:rStyle w:val="jel"/>
          <w:i/>
          <w:iCs/>
        </w:rPr>
        <w:t xml:space="preserve">b) </w:t>
      </w:r>
      <w:r w:rsidRPr="00D23C26">
        <w:rPr>
          <w:i/>
          <w:iCs/>
        </w:rPr>
        <w:t>nettó egymillió forint és nettó ötmillió forint forgalmi értékhatár között a Képviselő-testület Tulajdonosi Bizottsága gyakorolja.</w:t>
      </w:r>
    </w:p>
    <w:p w14:paraId="55FD6A55" w14:textId="77777777" w:rsidR="00DA5A10" w:rsidRPr="000871AF" w:rsidRDefault="00DA5A10" w:rsidP="00DA5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871AF">
        <w:rPr>
          <w:i/>
        </w:rPr>
        <w:t>(3) Vagyontárgy hasznosítását, elidegenítését</w:t>
      </w:r>
    </w:p>
    <w:p w14:paraId="75E51CC3" w14:textId="77777777" w:rsidR="00DA5A10" w:rsidRPr="000871AF" w:rsidRDefault="00DA5A10" w:rsidP="00DA5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871AF">
        <w:rPr>
          <w:i/>
        </w:rPr>
        <w:t>a) a képviselő-testület és szervei, valamint</w:t>
      </w:r>
    </w:p>
    <w:p w14:paraId="718D5587" w14:textId="349ABA58" w:rsidR="00DA5A10" w:rsidRDefault="00DA5A10" w:rsidP="00DA5A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 w:rsidRPr="000871AF">
        <w:rPr>
          <w:i/>
        </w:rPr>
        <w:t xml:space="preserve">b) az önkormányzati vagyont működtető szervezet kezdeményezheti.”  </w:t>
      </w:r>
    </w:p>
    <w:p w14:paraId="28725819" w14:textId="77777777" w:rsidR="00DA5A10" w:rsidRPr="000871AF" w:rsidRDefault="00DA5A10" w:rsidP="00FF0F9B">
      <w:pPr>
        <w:jc w:val="both"/>
      </w:pPr>
    </w:p>
    <w:p w14:paraId="760D5CE1" w14:textId="30FC2139" w:rsidR="00D274A0" w:rsidRPr="000871AF" w:rsidRDefault="005F62F5" w:rsidP="00FF0F9B">
      <w:pPr>
        <w:jc w:val="both"/>
      </w:pPr>
      <w:r w:rsidRPr="000871AF">
        <w:t>A</w:t>
      </w:r>
      <w:r w:rsidR="005703D1" w:rsidRPr="000871AF">
        <w:t xml:space="preserve"> pályáztatási eljárás lefolytatás</w:t>
      </w:r>
      <w:r w:rsidRPr="000871AF">
        <w:t xml:space="preserve">ától – </w:t>
      </w:r>
      <w:r w:rsidR="0025522B" w:rsidRPr="000871AF">
        <w:t>a</w:t>
      </w:r>
      <w:r w:rsidR="00D8419E" w:rsidRPr="000871AF">
        <w:t xml:space="preserve">z </w:t>
      </w:r>
      <w:proofErr w:type="spellStart"/>
      <w:r w:rsidR="00D8419E" w:rsidRPr="000871AF">
        <w:t>Nvtv</w:t>
      </w:r>
      <w:proofErr w:type="spellEnd"/>
      <w:r w:rsidR="00D8419E" w:rsidRPr="000871AF">
        <w:t>. 13. § (1) bekezdése</w:t>
      </w:r>
      <w:r w:rsidR="00903FCE" w:rsidRPr="000871AF">
        <w:t xml:space="preserve">, </w:t>
      </w:r>
      <w:r w:rsidR="00903FCE" w:rsidRPr="000871AF">
        <w:rPr>
          <w:i/>
        </w:rPr>
        <w:t>a Cegléd Város Önkormányzatának a vagyongazdálkodásról szóló többször módosított</w:t>
      </w:r>
      <w:r w:rsidR="00903FCE" w:rsidRPr="000871AF">
        <w:t xml:space="preserve"> 1/2018. (I.31.) önkormányzati rendelet 4. § (3) bekezdése</w:t>
      </w:r>
      <w:r w:rsidR="00D8419E" w:rsidRPr="000871AF">
        <w:t xml:space="preserve"> és a</w:t>
      </w:r>
      <w:r w:rsidR="004B1A0A" w:rsidRPr="000871AF">
        <w:t>z ingatlan</w:t>
      </w:r>
      <w:r w:rsidR="00903FCE" w:rsidRPr="000871AF">
        <w:t xml:space="preserve"> szakértő által megállapított</w:t>
      </w:r>
      <w:r w:rsidR="004B1A0A" w:rsidRPr="000871AF">
        <w:t xml:space="preserve"> </w:t>
      </w:r>
      <w:r w:rsidRPr="000871AF">
        <w:t xml:space="preserve">forgalmi </w:t>
      </w:r>
      <w:r w:rsidR="004B1A0A" w:rsidRPr="000871AF">
        <w:t>érték</w:t>
      </w:r>
      <w:r w:rsidR="00D8419E" w:rsidRPr="000871AF">
        <w:t xml:space="preserve"> </w:t>
      </w:r>
      <w:r w:rsidR="00D2383C" w:rsidRPr="000871AF">
        <w:t>figyelembevételével</w:t>
      </w:r>
      <w:r w:rsidR="00D8419E" w:rsidRPr="000871AF">
        <w:t xml:space="preserve"> </w:t>
      </w:r>
      <w:r w:rsidRPr="000871AF">
        <w:t xml:space="preserve">– </w:t>
      </w:r>
      <w:r w:rsidR="00D8419E" w:rsidRPr="000871AF">
        <w:t xml:space="preserve">el lehet tekinteni. </w:t>
      </w:r>
    </w:p>
    <w:p w14:paraId="2885F78C" w14:textId="77777777" w:rsidR="009E4C02" w:rsidRPr="000871AF" w:rsidRDefault="009E4C02" w:rsidP="009E4C02">
      <w:pPr>
        <w:jc w:val="both"/>
      </w:pPr>
    </w:p>
    <w:p w14:paraId="744252EF" w14:textId="45BC57EA" w:rsidR="009E4C02" w:rsidRPr="000871AF" w:rsidRDefault="009E4C02" w:rsidP="009E4C02">
      <w:pPr>
        <w:jc w:val="both"/>
      </w:pPr>
      <w:r w:rsidRPr="000871AF">
        <w:t xml:space="preserve">Amennyiben a Tisztelt </w:t>
      </w:r>
      <w:r w:rsidR="00393497">
        <w:t>Képviselő-testület</w:t>
      </w:r>
      <w:r w:rsidRPr="000871AF">
        <w:t xml:space="preserve"> mégis a pályáztatás mellett dönt, abban az esetben a pályáztatási eljárást a vagyongazdálkodásról szóló többször módosított 1/2018. (I.31.) önkormányzati rendelet alapján a VÁRVAG Nonprofit Kft. folytatja le. </w:t>
      </w:r>
    </w:p>
    <w:p w14:paraId="3E3CA897" w14:textId="77777777" w:rsidR="00393497" w:rsidRDefault="00393497" w:rsidP="00393497">
      <w:pPr>
        <w:jc w:val="both"/>
      </w:pPr>
    </w:p>
    <w:p w14:paraId="0E25767E" w14:textId="2834B109" w:rsidR="00393497" w:rsidRPr="00803229" w:rsidRDefault="00393497" w:rsidP="00393497">
      <w:pPr>
        <w:jc w:val="both"/>
      </w:pPr>
      <w:r w:rsidRPr="00803229">
        <w:t xml:space="preserve">Az előterjesztést a </w:t>
      </w:r>
      <w:r w:rsidRPr="00393497">
        <w:rPr>
          <w:b/>
          <w:bCs/>
        </w:rPr>
        <w:t xml:space="preserve">Tulajdonosi </w:t>
      </w:r>
      <w:r w:rsidRPr="00803229">
        <w:rPr>
          <w:b/>
        </w:rPr>
        <w:t>Bizottság</w:t>
      </w:r>
      <w:r w:rsidRPr="00803229">
        <w:t xml:space="preserve"> </w:t>
      </w:r>
      <w:r w:rsidR="00F561FA">
        <w:t xml:space="preserve">és a </w:t>
      </w:r>
      <w:r w:rsidR="00F561FA" w:rsidRPr="00F561FA">
        <w:rPr>
          <w:rFonts w:eastAsia="Calibri"/>
          <w:b/>
          <w:szCs w:val="20"/>
          <w:lang w:eastAsia="en-US"/>
        </w:rPr>
        <w:t>Gazdasági Bizottság</w:t>
      </w:r>
      <w:r w:rsidR="00F561FA">
        <w:rPr>
          <w:rFonts w:eastAsia="Calibri"/>
          <w:szCs w:val="20"/>
          <w:lang w:eastAsia="en-US"/>
        </w:rPr>
        <w:t xml:space="preserve"> </w:t>
      </w:r>
      <w:r w:rsidRPr="00803229">
        <w:t>tárgyalja. A Bizottság</w:t>
      </w:r>
      <w:r w:rsidR="00840049">
        <w:t>ok</w:t>
      </w:r>
      <w:bookmarkStart w:id="1" w:name="_GoBack"/>
      <w:bookmarkEnd w:id="1"/>
      <w:r w:rsidRPr="00803229">
        <w:t xml:space="preserve"> véleménye a Képviselő-testület ülésén helyben kerül kiosztásra jegyzőkönyvi kivonat formájában.</w:t>
      </w:r>
    </w:p>
    <w:p w14:paraId="3E21C16B" w14:textId="4F02B087" w:rsidR="006743EA" w:rsidRPr="000871AF" w:rsidRDefault="006743EA" w:rsidP="00FF0F9B">
      <w:pPr>
        <w:jc w:val="both"/>
        <w:rPr>
          <w:noProof/>
        </w:rPr>
      </w:pPr>
      <w:r w:rsidRPr="000871AF">
        <w:rPr>
          <w:noProof/>
        </w:rPr>
        <w:t xml:space="preserve">A döntéshozatal a Magyarország helyi önkormányzatairól szóló 2011. évi CLXXXIX. törvény 46. § (1) bekezdésére figyelemmel </w:t>
      </w:r>
      <w:r w:rsidRPr="000871AF">
        <w:rPr>
          <w:b/>
          <w:noProof/>
          <w:u w:val="single"/>
        </w:rPr>
        <w:t>nyilvános</w:t>
      </w:r>
      <w:r w:rsidRPr="000871AF">
        <w:rPr>
          <w:noProof/>
        </w:rPr>
        <w:t xml:space="preserve"> ülés keretében, </w:t>
      </w:r>
      <w:r w:rsidR="00521F80" w:rsidRPr="000871AF">
        <w:rPr>
          <w:noProof/>
        </w:rPr>
        <w:t xml:space="preserve">az SzMSz 59. § </w:t>
      </w:r>
      <w:r w:rsidR="00E515D8">
        <w:rPr>
          <w:noProof/>
        </w:rPr>
        <w:t xml:space="preserve">-a </w:t>
      </w:r>
      <w:r w:rsidR="00521F80" w:rsidRPr="000871AF">
        <w:rPr>
          <w:noProof/>
        </w:rPr>
        <w:t xml:space="preserve">pontja alapján </w:t>
      </w:r>
      <w:r w:rsidR="00E515D8">
        <w:rPr>
          <w:b/>
          <w:noProof/>
          <w:u w:val="single"/>
        </w:rPr>
        <w:t>egyszerű többségű</w:t>
      </w:r>
      <w:r w:rsidR="00521F80" w:rsidRPr="000871AF">
        <w:rPr>
          <w:noProof/>
        </w:rPr>
        <w:t xml:space="preserve"> szavazati arányt igényel</w:t>
      </w:r>
      <w:r w:rsidRPr="000871AF">
        <w:rPr>
          <w:noProof/>
        </w:rPr>
        <w:t>.</w:t>
      </w:r>
    </w:p>
    <w:p w14:paraId="247A8064" w14:textId="77777777" w:rsidR="00BA3DB8" w:rsidRPr="000871AF" w:rsidRDefault="00BA3DB8" w:rsidP="00FF0F9B">
      <w:pPr>
        <w:jc w:val="both"/>
        <w:rPr>
          <w:noProof/>
        </w:rPr>
      </w:pPr>
    </w:p>
    <w:p w14:paraId="46AC2BE4" w14:textId="701BAEFD" w:rsidR="00BA3DB8" w:rsidRPr="000871AF" w:rsidRDefault="00BA3DB8" w:rsidP="00FF0F9B">
      <w:pPr>
        <w:jc w:val="both"/>
        <w:rPr>
          <w:noProof/>
        </w:rPr>
      </w:pPr>
      <w:r w:rsidRPr="000871AF">
        <w:rPr>
          <w:noProof/>
        </w:rPr>
        <w:t xml:space="preserve">Kérem a </w:t>
      </w:r>
      <w:r w:rsidRPr="002A0539">
        <w:rPr>
          <w:noProof/>
        </w:rPr>
        <w:t xml:space="preserve">Tisztelt </w:t>
      </w:r>
      <w:r w:rsidR="00393497">
        <w:rPr>
          <w:noProof/>
        </w:rPr>
        <w:t>Képviselő-testületet</w:t>
      </w:r>
      <w:r w:rsidRPr="000871AF">
        <w:rPr>
          <w:noProof/>
        </w:rPr>
        <w:t xml:space="preserve">, hogy döntését meghozni szíveskedjék. </w:t>
      </w:r>
    </w:p>
    <w:p w14:paraId="043D81E0" w14:textId="77777777" w:rsidR="00BA3DB8" w:rsidRPr="00FF0F9B" w:rsidRDefault="00BA3DB8" w:rsidP="00FF0F9B">
      <w:pPr>
        <w:jc w:val="both"/>
        <w:rPr>
          <w:noProof/>
        </w:rPr>
      </w:pPr>
    </w:p>
    <w:p w14:paraId="2DB9189E" w14:textId="6C765BC4" w:rsidR="00DA3AB7" w:rsidRPr="00FF0F9B" w:rsidRDefault="00A24CF0" w:rsidP="00FF0F9B">
      <w:pPr>
        <w:jc w:val="both"/>
      </w:pPr>
      <w:r w:rsidRPr="00FF0F9B">
        <w:t xml:space="preserve">Cegléd, </w:t>
      </w:r>
      <w:r w:rsidR="0098084E" w:rsidRPr="00FF0F9B">
        <w:t>202</w:t>
      </w:r>
      <w:r w:rsidR="00527A76">
        <w:t xml:space="preserve">6. </w:t>
      </w:r>
      <w:r w:rsidR="000871AF">
        <w:t>március</w:t>
      </w:r>
      <w:r w:rsidR="004D7A32">
        <w:t xml:space="preserve"> </w:t>
      </w:r>
      <w:r w:rsidR="00393497">
        <w:t>10</w:t>
      </w:r>
      <w:r w:rsidR="0098084E" w:rsidRPr="00FF0F9B">
        <w:t>.</w:t>
      </w:r>
      <w:r w:rsidR="00933804" w:rsidRPr="00FF0F9B">
        <w:tab/>
      </w:r>
      <w:r w:rsidR="00933804" w:rsidRPr="00FF0F9B">
        <w:tab/>
      </w:r>
      <w:r w:rsidR="00933804" w:rsidRPr="00FF0F9B">
        <w:tab/>
      </w:r>
      <w:r w:rsidR="00933804" w:rsidRPr="00FF0F9B">
        <w:tab/>
      </w:r>
      <w:r w:rsidR="00933804" w:rsidRPr="00FF0F9B">
        <w:tab/>
        <w:t xml:space="preserve">      </w:t>
      </w:r>
    </w:p>
    <w:p w14:paraId="5A585EA3" w14:textId="4A6736AB" w:rsidR="00320B6E" w:rsidRPr="00FF0F9B" w:rsidRDefault="00DA3AB7" w:rsidP="00FF0F9B">
      <w:pPr>
        <w:jc w:val="both"/>
      </w:pPr>
      <w:r w:rsidRPr="00FF0F9B">
        <w:tab/>
      </w:r>
      <w:r w:rsidRPr="00FF0F9B">
        <w:tab/>
      </w:r>
      <w:r w:rsidRPr="00FF0F9B">
        <w:tab/>
      </w:r>
      <w:r w:rsidRPr="00FF0F9B">
        <w:tab/>
        <w:t xml:space="preserve">  </w:t>
      </w:r>
    </w:p>
    <w:p w14:paraId="61AA980B" w14:textId="77777777" w:rsidR="00DA5A10" w:rsidRDefault="00320B6E" w:rsidP="00FF0F9B">
      <w:pPr>
        <w:ind w:left="5672"/>
        <w:jc w:val="both"/>
      </w:pPr>
      <w:r w:rsidRPr="00FF0F9B">
        <w:t xml:space="preserve">  </w:t>
      </w:r>
      <w:r w:rsidR="00DA3AB7" w:rsidRPr="00FF0F9B">
        <w:t xml:space="preserve"> </w:t>
      </w:r>
    </w:p>
    <w:p w14:paraId="1F911D20" w14:textId="77777777" w:rsidR="00DA5A10" w:rsidRDefault="00DA5A10" w:rsidP="00FF0F9B">
      <w:pPr>
        <w:ind w:left="5672"/>
        <w:jc w:val="both"/>
      </w:pPr>
    </w:p>
    <w:p w14:paraId="7ADDC9E2" w14:textId="6897B895" w:rsidR="00A24CF0" w:rsidRPr="00FF0F9B" w:rsidRDefault="00DA3AB7" w:rsidP="00FF0F9B">
      <w:pPr>
        <w:ind w:left="5672"/>
        <w:jc w:val="both"/>
      </w:pPr>
      <w:r w:rsidRPr="00FF0F9B">
        <w:t xml:space="preserve">  </w:t>
      </w:r>
      <w:r w:rsidR="00FF0F9B">
        <w:t xml:space="preserve">     </w:t>
      </w:r>
      <w:r w:rsidR="00A30D38" w:rsidRPr="00FF0F9B">
        <w:t>Dr. Csáky András</w:t>
      </w:r>
    </w:p>
    <w:p w14:paraId="2996DF56" w14:textId="76270447" w:rsidR="008F6E49" w:rsidRPr="00FF0F9B" w:rsidRDefault="00FF0F9B" w:rsidP="00FF0F9B">
      <w:pPr>
        <w:tabs>
          <w:tab w:val="left" w:pos="6480"/>
        </w:tabs>
        <w:ind w:left="4248"/>
        <w:jc w:val="both"/>
      </w:pPr>
      <w:r>
        <w:tab/>
      </w:r>
      <w:r w:rsidR="006642BB" w:rsidRPr="00FF0F9B">
        <w:t>p</w:t>
      </w:r>
      <w:r w:rsidR="00A24CF0" w:rsidRPr="00FF0F9B">
        <w:t>olgármester</w:t>
      </w:r>
    </w:p>
    <w:p w14:paraId="1559B1EE" w14:textId="5DE0BB14" w:rsidR="00F92D25" w:rsidRPr="00FF0F9B" w:rsidRDefault="00AE176F" w:rsidP="00FF0F9B">
      <w:pPr>
        <w:jc w:val="both"/>
        <w:rPr>
          <w:b/>
        </w:rPr>
      </w:pPr>
      <w:r w:rsidRPr="00FF0F9B">
        <w:rPr>
          <w:b/>
        </w:rPr>
        <w:t xml:space="preserve"> </w:t>
      </w:r>
    </w:p>
    <w:p w14:paraId="36C8A6E8" w14:textId="5DF57C18" w:rsidR="00F92D25" w:rsidRDefault="00F92D25" w:rsidP="00FF0F9B">
      <w:pPr>
        <w:jc w:val="both"/>
        <w:rPr>
          <w:b/>
        </w:rPr>
      </w:pPr>
    </w:p>
    <w:p w14:paraId="2DA694D0" w14:textId="19548734" w:rsidR="00634F59" w:rsidRDefault="00634F59" w:rsidP="00FF0F9B">
      <w:pPr>
        <w:jc w:val="both"/>
        <w:rPr>
          <w:b/>
        </w:rPr>
      </w:pPr>
    </w:p>
    <w:p w14:paraId="5AD39FFE" w14:textId="6A3DB37C" w:rsidR="00DA5A10" w:rsidRDefault="00DA5A10" w:rsidP="00FF0F9B">
      <w:pPr>
        <w:jc w:val="both"/>
        <w:rPr>
          <w:b/>
        </w:rPr>
      </w:pPr>
    </w:p>
    <w:p w14:paraId="5C1B7E6D" w14:textId="25CE0865" w:rsidR="002F5A76" w:rsidRDefault="002F5A76" w:rsidP="00FF0F9B">
      <w:pPr>
        <w:jc w:val="both"/>
        <w:rPr>
          <w:b/>
        </w:rPr>
      </w:pPr>
    </w:p>
    <w:p w14:paraId="6C24DAA3" w14:textId="5CE49826" w:rsidR="002F5A76" w:rsidRDefault="002F5A76" w:rsidP="00FF0F9B">
      <w:pPr>
        <w:jc w:val="both"/>
        <w:rPr>
          <w:b/>
        </w:rPr>
      </w:pPr>
    </w:p>
    <w:p w14:paraId="48ADCA3D" w14:textId="4E34573B" w:rsidR="002F5A76" w:rsidRDefault="002F5A76" w:rsidP="00FF0F9B">
      <w:pPr>
        <w:jc w:val="both"/>
        <w:rPr>
          <w:b/>
        </w:rPr>
      </w:pPr>
    </w:p>
    <w:p w14:paraId="490360CE" w14:textId="0443A1C9" w:rsidR="002F5A76" w:rsidRDefault="002F5A76" w:rsidP="00FF0F9B">
      <w:pPr>
        <w:jc w:val="both"/>
        <w:rPr>
          <w:b/>
        </w:rPr>
      </w:pPr>
    </w:p>
    <w:p w14:paraId="31A25857" w14:textId="3C23BD8C" w:rsidR="0012772A" w:rsidRDefault="0012772A" w:rsidP="00FF0F9B">
      <w:pPr>
        <w:jc w:val="both"/>
        <w:rPr>
          <w:b/>
        </w:rPr>
      </w:pPr>
    </w:p>
    <w:p w14:paraId="422B89B0" w14:textId="1B4DF902" w:rsidR="0012772A" w:rsidRDefault="0012772A" w:rsidP="00FF0F9B">
      <w:pPr>
        <w:jc w:val="both"/>
        <w:rPr>
          <w:b/>
        </w:rPr>
      </w:pPr>
    </w:p>
    <w:p w14:paraId="195693ED" w14:textId="2975A88A" w:rsidR="0012772A" w:rsidRDefault="0012772A" w:rsidP="00FF0F9B">
      <w:pPr>
        <w:jc w:val="both"/>
        <w:rPr>
          <w:b/>
        </w:rPr>
      </w:pPr>
    </w:p>
    <w:p w14:paraId="21CF8DE0" w14:textId="77777777" w:rsidR="0012772A" w:rsidRDefault="0012772A" w:rsidP="00FF0F9B">
      <w:pPr>
        <w:jc w:val="both"/>
        <w:rPr>
          <w:b/>
        </w:rPr>
      </w:pPr>
    </w:p>
    <w:p w14:paraId="36BED529" w14:textId="709A873D" w:rsidR="00985A9C" w:rsidRPr="00FF0F9B" w:rsidRDefault="004432E8" w:rsidP="00FF0F9B">
      <w:pPr>
        <w:jc w:val="center"/>
        <w:rPr>
          <w:b/>
        </w:rPr>
      </w:pPr>
      <w:r>
        <w:rPr>
          <w:b/>
        </w:rPr>
        <w:lastRenderedPageBreak/>
        <w:t xml:space="preserve">„A” </w:t>
      </w:r>
      <w:r w:rsidR="00985A9C" w:rsidRPr="00FF0F9B">
        <w:rPr>
          <w:b/>
        </w:rPr>
        <w:t>Határozati javaslat</w:t>
      </w:r>
    </w:p>
    <w:p w14:paraId="0DEC25AC" w14:textId="77777777" w:rsidR="00393497" w:rsidRDefault="00393497" w:rsidP="00393497">
      <w:pPr>
        <w:suppressAutoHyphens/>
        <w:jc w:val="both"/>
        <w:rPr>
          <w:b/>
        </w:rPr>
      </w:pPr>
    </w:p>
    <w:p w14:paraId="0DF4642D" w14:textId="1804DF03" w:rsidR="00393497" w:rsidRPr="00393497" w:rsidRDefault="00393497" w:rsidP="00393497">
      <w:pPr>
        <w:suppressAutoHyphens/>
        <w:jc w:val="both"/>
        <w:rPr>
          <w:b/>
        </w:rPr>
      </w:pPr>
      <w:r w:rsidRPr="00393497">
        <w:rPr>
          <w:b/>
        </w:rPr>
        <w:t>Cegléd Város Önkormányzatának Képviselő-testülete</w:t>
      </w:r>
    </w:p>
    <w:p w14:paraId="73B3BFFA" w14:textId="77777777" w:rsidR="00393497" w:rsidRPr="00FF0F9B" w:rsidRDefault="00393497" w:rsidP="00393497">
      <w:pPr>
        <w:pStyle w:val="Listaszerbekezds"/>
        <w:numPr>
          <w:ilvl w:val="0"/>
          <w:numId w:val="43"/>
        </w:numPr>
        <w:suppressAutoHyphens/>
        <w:jc w:val="both"/>
      </w:pPr>
      <w:r w:rsidRPr="00FF0F9B">
        <w:t xml:space="preserve">Értékesíti </w:t>
      </w:r>
      <w:r>
        <w:t xml:space="preserve">Cegléd Város Önkormányzatának kizárólagos tulajdonában lévő Cegléd belterület 8268/27 hrsz-ú, 225 m2 nagyságú, </w:t>
      </w:r>
      <w:r w:rsidRPr="004432E8">
        <w:rPr>
          <w:i/>
        </w:rPr>
        <w:t>„kivett beépítetlen terület”</w:t>
      </w:r>
      <w:r>
        <w:t xml:space="preserve"> megnevezésű ingatlant, </w:t>
      </w:r>
      <w:r w:rsidRPr="00FF0F9B">
        <w:t>versenyeztetési eljárás lefolytatása</w:t>
      </w:r>
      <w:r>
        <w:t xml:space="preserve"> útján,</w:t>
      </w:r>
      <w:r w:rsidRPr="00FF0F9B">
        <w:t xml:space="preserve"> </w:t>
      </w:r>
      <w:r w:rsidRPr="00CD13AE">
        <w:t>az ingatlan</w:t>
      </w:r>
      <w:r>
        <w:t>forgalmi</w:t>
      </w:r>
      <w:r w:rsidRPr="00CD13AE">
        <w:t xml:space="preserve"> értékbecslő által </w:t>
      </w:r>
      <w:r>
        <w:t>megállapított legalább</w:t>
      </w:r>
      <w:r w:rsidRPr="00FF0F9B">
        <w:t xml:space="preserve"> </w:t>
      </w:r>
      <w:r>
        <w:t xml:space="preserve">nettó 2.100.000,-Ft + áfa, azaz bruttó 2.667.000,-Ft </w:t>
      </w:r>
      <w:r w:rsidRPr="00FF0F9B">
        <w:t>áron vételáron.</w:t>
      </w:r>
    </w:p>
    <w:p w14:paraId="51D8CB69" w14:textId="77777777" w:rsidR="00393497" w:rsidRPr="00FF0F9B" w:rsidRDefault="00393497" w:rsidP="00393497">
      <w:pPr>
        <w:numPr>
          <w:ilvl w:val="0"/>
          <w:numId w:val="43"/>
        </w:numPr>
        <w:suppressAutoHyphens/>
        <w:jc w:val="both"/>
      </w:pPr>
      <w:r w:rsidRPr="00FF0F9B">
        <w:t xml:space="preserve">Utasítja a VÁRVAG Nonprofit Kft-t </w:t>
      </w:r>
      <w:r>
        <w:t xml:space="preserve">a pályázati eljárás lefolytatására és </w:t>
      </w:r>
      <w:r w:rsidRPr="00FF0F9B">
        <w:t>a szükséges intézkedések megtételére.</w:t>
      </w:r>
    </w:p>
    <w:p w14:paraId="05006313" w14:textId="77777777" w:rsidR="00393497" w:rsidRPr="00FF0F9B" w:rsidRDefault="00393497" w:rsidP="00393497">
      <w:pPr>
        <w:tabs>
          <w:tab w:val="right" w:pos="9356"/>
        </w:tabs>
        <w:jc w:val="both"/>
      </w:pPr>
      <w:r w:rsidRPr="00FF0F9B">
        <w:rPr>
          <w:b/>
          <w:u w:val="single"/>
        </w:rPr>
        <w:t>Határidő:</w:t>
      </w:r>
      <w:r w:rsidRPr="00FF0F9B">
        <w:t xml:space="preserve"> azonnal</w:t>
      </w:r>
      <w:r w:rsidRPr="00FF0F9B">
        <w:tab/>
      </w:r>
      <w:r w:rsidRPr="00FF0F9B">
        <w:rPr>
          <w:b/>
          <w:u w:val="single"/>
        </w:rPr>
        <w:t>Felelős:</w:t>
      </w:r>
      <w:r w:rsidRPr="00FF0F9B">
        <w:t xml:space="preserve"> Dr. Csáky András polgármester</w:t>
      </w:r>
    </w:p>
    <w:p w14:paraId="52044D3A" w14:textId="77777777" w:rsidR="00AF4A2F" w:rsidRPr="00FF0F9B" w:rsidRDefault="00AF4A2F" w:rsidP="00FF0F9B">
      <w:pPr>
        <w:jc w:val="both"/>
        <w:rPr>
          <w:b/>
        </w:rPr>
      </w:pPr>
    </w:p>
    <w:p w14:paraId="39C3AC27" w14:textId="3851AD5F" w:rsidR="004432E8" w:rsidRDefault="004432E8" w:rsidP="004432E8">
      <w:pPr>
        <w:jc w:val="center"/>
        <w:rPr>
          <w:b/>
        </w:rPr>
      </w:pPr>
    </w:p>
    <w:p w14:paraId="707403B6" w14:textId="4E3747A0" w:rsidR="004432E8" w:rsidRPr="00FF0F9B" w:rsidRDefault="004432E8" w:rsidP="004432E8">
      <w:pPr>
        <w:jc w:val="center"/>
        <w:rPr>
          <w:b/>
        </w:rPr>
      </w:pPr>
      <w:r>
        <w:rPr>
          <w:b/>
        </w:rPr>
        <w:t xml:space="preserve">„B” </w:t>
      </w:r>
      <w:r w:rsidRPr="00FF0F9B">
        <w:rPr>
          <w:b/>
        </w:rPr>
        <w:t>Határozati javaslat</w:t>
      </w:r>
    </w:p>
    <w:p w14:paraId="2DBF559A" w14:textId="77777777" w:rsidR="004432E8" w:rsidRPr="00FF0F9B" w:rsidRDefault="004432E8" w:rsidP="004432E8">
      <w:pPr>
        <w:jc w:val="both"/>
        <w:rPr>
          <w:b/>
        </w:rPr>
      </w:pPr>
    </w:p>
    <w:p w14:paraId="22B2A5F9" w14:textId="77777777" w:rsidR="00393497" w:rsidRPr="00E41704" w:rsidRDefault="00393497" w:rsidP="00393497">
      <w:pPr>
        <w:suppressAutoHyphens/>
        <w:jc w:val="both"/>
        <w:rPr>
          <w:b/>
        </w:rPr>
      </w:pPr>
      <w:bookmarkStart w:id="2" w:name="_Hlk223940094"/>
      <w:r w:rsidRPr="00E41704">
        <w:rPr>
          <w:b/>
        </w:rPr>
        <w:t xml:space="preserve">Cegléd Város Önkormányzatának </w:t>
      </w:r>
      <w:r>
        <w:rPr>
          <w:b/>
        </w:rPr>
        <w:t>Képviselő-testülete</w:t>
      </w:r>
    </w:p>
    <w:bookmarkEnd w:id="2"/>
    <w:p w14:paraId="3A95FFA6" w14:textId="77777777" w:rsidR="00393497" w:rsidRPr="00FF0F9B" w:rsidRDefault="00393497" w:rsidP="00393497">
      <w:pPr>
        <w:numPr>
          <w:ilvl w:val="0"/>
          <w:numId w:val="27"/>
        </w:numPr>
        <w:suppressAutoHyphens/>
        <w:jc w:val="both"/>
      </w:pPr>
      <w:r w:rsidRPr="00FF0F9B">
        <w:t xml:space="preserve">Értékesíti </w:t>
      </w:r>
      <w:r>
        <w:t xml:space="preserve">Cegléd Város Önkormányzatának kizárólagos tulajdonában lévő Cegléd belterület 8268/27 hrsz-ú, 225 m2 nagyságú, </w:t>
      </w:r>
      <w:r w:rsidRPr="00BC39E5">
        <w:rPr>
          <w:i/>
        </w:rPr>
        <w:t>„</w:t>
      </w:r>
      <w:r>
        <w:rPr>
          <w:i/>
        </w:rPr>
        <w:t>kivett beépítetlen terület</w:t>
      </w:r>
      <w:r w:rsidRPr="00BC39E5">
        <w:rPr>
          <w:i/>
        </w:rPr>
        <w:t>”</w:t>
      </w:r>
      <w:r>
        <w:t xml:space="preserve"> megnevezésű ingatlant, </w:t>
      </w:r>
      <w:r w:rsidRPr="00FF0F9B">
        <w:t xml:space="preserve">versenyeztetési eljárás lefolytatása nélkül </w:t>
      </w:r>
      <w:r>
        <w:t>a TRUCK-KER Bt. (2700 Cegléd, Horgász u. 21.,</w:t>
      </w:r>
      <w:r w:rsidRPr="00716BA1">
        <w:rPr>
          <w:rFonts w:ascii="Roboto" w:hAnsi="Roboto"/>
          <w:b/>
          <w:bCs/>
          <w:color w:val="333333"/>
          <w:sz w:val="21"/>
          <w:szCs w:val="21"/>
          <w:shd w:val="clear" w:color="auto" w:fill="FFFFFF"/>
        </w:rPr>
        <w:t xml:space="preserve"> </w:t>
      </w:r>
      <w:r w:rsidRPr="00716BA1">
        <w:rPr>
          <w:color w:val="333333"/>
          <w:shd w:val="clear" w:color="auto" w:fill="FFFFFF"/>
        </w:rPr>
        <w:t xml:space="preserve">adószám: 21543195-2-13, </w:t>
      </w:r>
      <w:proofErr w:type="spellStart"/>
      <w:r w:rsidRPr="00716BA1">
        <w:rPr>
          <w:color w:val="333333"/>
          <w:shd w:val="clear" w:color="auto" w:fill="FFFFFF"/>
        </w:rPr>
        <w:t>Szeleczky</w:t>
      </w:r>
      <w:proofErr w:type="spellEnd"/>
      <w:r w:rsidRPr="00716BA1">
        <w:rPr>
          <w:color w:val="333333"/>
          <w:shd w:val="clear" w:color="auto" w:fill="FFFFFF"/>
        </w:rPr>
        <w:t xml:space="preserve"> Mátyás ügyvezető)</w:t>
      </w:r>
      <w:r>
        <w:t xml:space="preserve"> </w:t>
      </w:r>
      <w:r w:rsidRPr="00FF0F9B">
        <w:t>részére</w:t>
      </w:r>
      <w:r>
        <w:t>,</w:t>
      </w:r>
      <w:r w:rsidRPr="00FF0F9B">
        <w:t xml:space="preserve"> </w:t>
      </w:r>
      <w:r w:rsidRPr="00CD13AE">
        <w:t>az ingatlan</w:t>
      </w:r>
      <w:r>
        <w:t>forgalmi</w:t>
      </w:r>
      <w:r w:rsidRPr="00CD13AE">
        <w:t xml:space="preserve"> értékbecslő által </w:t>
      </w:r>
      <w:r>
        <w:t>megállapított</w:t>
      </w:r>
      <w:r w:rsidRPr="00FF0F9B">
        <w:t xml:space="preserve"> </w:t>
      </w:r>
      <w:r>
        <w:t xml:space="preserve">nettó 2.100.000,-Ft + áfa, azaz bruttó 2.667.000,-Ft </w:t>
      </w:r>
      <w:r w:rsidRPr="00FF0F9B">
        <w:t>áron vételáron.</w:t>
      </w:r>
    </w:p>
    <w:p w14:paraId="277D5401" w14:textId="77777777" w:rsidR="00393497" w:rsidRPr="00010197" w:rsidRDefault="00393497" w:rsidP="00393497">
      <w:pPr>
        <w:numPr>
          <w:ilvl w:val="0"/>
          <w:numId w:val="27"/>
        </w:numPr>
        <w:suppressAutoHyphens/>
        <w:jc w:val="both"/>
        <w:rPr>
          <w:b/>
          <w:u w:val="single"/>
        </w:rPr>
      </w:pPr>
      <w:r>
        <w:t>Kiköti, hogy a</w:t>
      </w:r>
      <w:r w:rsidRPr="00B05ED7">
        <w:t xml:space="preserve"> </w:t>
      </w:r>
      <w:r>
        <w:t xml:space="preserve">8268/27 és a 8268/38 hrsz-ú </w:t>
      </w:r>
      <w:r w:rsidRPr="00B05ED7">
        <w:t>ingatlanok összevonásával kapcsolatosan Cegléd Város Önkormányzata pénzügyi kötelezettséget nem vállal</w:t>
      </w:r>
      <w:r>
        <w:t xml:space="preserve">. </w:t>
      </w:r>
    </w:p>
    <w:p w14:paraId="0E0C75E5" w14:textId="77777777" w:rsidR="00393497" w:rsidRPr="00FF0F9B" w:rsidRDefault="00393497" w:rsidP="00393497">
      <w:pPr>
        <w:numPr>
          <w:ilvl w:val="0"/>
          <w:numId w:val="27"/>
        </w:numPr>
        <w:suppressAutoHyphens/>
        <w:jc w:val="both"/>
      </w:pPr>
      <w:r w:rsidRPr="00FF0F9B">
        <w:t>Felhatalmazza a Polgármestert, hogy az adásvételi szerződést és ahhoz kapcsolódó dokumentumokat aláírja, a szükséges nyilatkozatokat megtegye.</w:t>
      </w:r>
    </w:p>
    <w:p w14:paraId="0F138944" w14:textId="77777777" w:rsidR="00393497" w:rsidRPr="00FF0F9B" w:rsidRDefault="00393497" w:rsidP="00393497">
      <w:pPr>
        <w:numPr>
          <w:ilvl w:val="0"/>
          <w:numId w:val="27"/>
        </w:numPr>
        <w:suppressAutoHyphens/>
        <w:jc w:val="both"/>
      </w:pPr>
      <w:r w:rsidRPr="00FF0F9B">
        <w:t>Utasítja a VÁRVAG Nonprofit Kft-t a szükséges intézkedések megtételére.</w:t>
      </w:r>
    </w:p>
    <w:p w14:paraId="7B85BC95" w14:textId="77777777" w:rsidR="00393497" w:rsidRPr="00FF0F9B" w:rsidRDefault="00393497" w:rsidP="00393497">
      <w:pPr>
        <w:tabs>
          <w:tab w:val="right" w:pos="9356"/>
        </w:tabs>
        <w:jc w:val="both"/>
      </w:pPr>
      <w:r w:rsidRPr="00FF0F9B">
        <w:rPr>
          <w:b/>
          <w:u w:val="single"/>
        </w:rPr>
        <w:t>Határidő:</w:t>
      </w:r>
      <w:r w:rsidRPr="00FF0F9B">
        <w:t xml:space="preserve"> azonnal</w:t>
      </w:r>
      <w:r w:rsidRPr="00FF0F9B">
        <w:tab/>
      </w:r>
      <w:r w:rsidRPr="00FF0F9B">
        <w:rPr>
          <w:b/>
          <w:u w:val="single"/>
        </w:rPr>
        <w:t>Felelős:</w:t>
      </w:r>
      <w:r w:rsidRPr="00FF0F9B">
        <w:t xml:space="preserve"> Dr. Csáky András polgármester</w:t>
      </w:r>
    </w:p>
    <w:p w14:paraId="32C6A536" w14:textId="72885399" w:rsidR="00F92D25" w:rsidRDefault="00F92D25" w:rsidP="00FF0F9B">
      <w:pPr>
        <w:jc w:val="both"/>
        <w:rPr>
          <w:b/>
        </w:rPr>
      </w:pPr>
    </w:p>
    <w:p w14:paraId="72FC1588" w14:textId="77777777" w:rsidR="00E41704" w:rsidRPr="00FF0F9B" w:rsidRDefault="00E41704" w:rsidP="00FF0F9B">
      <w:pPr>
        <w:jc w:val="both"/>
        <w:rPr>
          <w:b/>
        </w:rPr>
      </w:pPr>
    </w:p>
    <w:p w14:paraId="24B9243A" w14:textId="7108BE28" w:rsidR="004432E8" w:rsidRPr="00FF0F9B" w:rsidRDefault="004432E8" w:rsidP="004432E8">
      <w:pPr>
        <w:jc w:val="center"/>
        <w:rPr>
          <w:b/>
        </w:rPr>
      </w:pPr>
      <w:r>
        <w:rPr>
          <w:b/>
        </w:rPr>
        <w:t xml:space="preserve">„C” </w:t>
      </w:r>
      <w:r w:rsidRPr="00FF0F9B">
        <w:rPr>
          <w:b/>
        </w:rPr>
        <w:t>Határozati javaslat</w:t>
      </w:r>
    </w:p>
    <w:p w14:paraId="6DAF99E3" w14:textId="77777777" w:rsidR="004432E8" w:rsidRPr="00FF0F9B" w:rsidRDefault="004432E8" w:rsidP="004432E8">
      <w:pPr>
        <w:jc w:val="both"/>
        <w:rPr>
          <w:b/>
        </w:rPr>
      </w:pPr>
    </w:p>
    <w:p w14:paraId="5E1DC76C" w14:textId="77777777" w:rsidR="00393497" w:rsidRPr="00393497" w:rsidRDefault="00393497" w:rsidP="00393497">
      <w:pPr>
        <w:suppressAutoHyphens/>
        <w:jc w:val="both"/>
        <w:rPr>
          <w:b/>
        </w:rPr>
      </w:pPr>
      <w:r w:rsidRPr="00393497">
        <w:rPr>
          <w:b/>
        </w:rPr>
        <w:t>Cegléd Város Önkormányzatának Képviselő-testülete</w:t>
      </w:r>
    </w:p>
    <w:p w14:paraId="7BD9DD03" w14:textId="5A1548A9" w:rsidR="004432E8" w:rsidRPr="00FF0F9B" w:rsidRDefault="004432E8" w:rsidP="004432E8">
      <w:pPr>
        <w:pStyle w:val="Listaszerbekezds"/>
        <w:numPr>
          <w:ilvl w:val="0"/>
          <w:numId w:val="45"/>
        </w:numPr>
        <w:suppressAutoHyphens/>
        <w:jc w:val="both"/>
      </w:pPr>
      <w:r>
        <w:t>nem é</w:t>
      </w:r>
      <w:r w:rsidRPr="00FF0F9B">
        <w:t xml:space="preserve">rtékesíti </w:t>
      </w:r>
      <w:r>
        <w:t>Cegléd Város Önkormányzatának kizárólagos tulajdonában lévő Cegléd belterület 8268/27 hrsz-ú,</w:t>
      </w:r>
      <w:r w:rsidR="002F5A76">
        <w:t xml:space="preserve"> </w:t>
      </w:r>
      <w:r w:rsidRPr="004432E8">
        <w:rPr>
          <w:i/>
        </w:rPr>
        <w:t>„kivett beépítetlen terület”</w:t>
      </w:r>
      <w:r>
        <w:t xml:space="preserve"> megnevezésű ingatlant</w:t>
      </w:r>
      <w:r w:rsidRPr="00FF0F9B">
        <w:t>.</w:t>
      </w:r>
    </w:p>
    <w:p w14:paraId="677AF89C" w14:textId="7A209DEC" w:rsidR="004432E8" w:rsidRPr="00FF0F9B" w:rsidRDefault="004432E8" w:rsidP="004432E8">
      <w:pPr>
        <w:numPr>
          <w:ilvl w:val="0"/>
          <w:numId w:val="45"/>
        </w:numPr>
        <w:suppressAutoHyphens/>
        <w:jc w:val="both"/>
      </w:pPr>
      <w:r w:rsidRPr="00FF0F9B">
        <w:t xml:space="preserve">Utasítja a VÁRVAG Nonprofit Kft-t </w:t>
      </w:r>
      <w:r>
        <w:t xml:space="preserve">a </w:t>
      </w:r>
      <w:r w:rsidRPr="00FF0F9B">
        <w:t>szükséges intézkedések megtételére.</w:t>
      </w:r>
    </w:p>
    <w:p w14:paraId="742E1E93" w14:textId="77777777" w:rsidR="004432E8" w:rsidRPr="00FF0F9B" w:rsidRDefault="004432E8" w:rsidP="004432E8">
      <w:pPr>
        <w:tabs>
          <w:tab w:val="right" w:pos="9356"/>
        </w:tabs>
        <w:jc w:val="both"/>
      </w:pPr>
      <w:r w:rsidRPr="00FF0F9B">
        <w:rPr>
          <w:b/>
          <w:u w:val="single"/>
        </w:rPr>
        <w:t>Határidő:</w:t>
      </w:r>
      <w:r w:rsidRPr="00FF0F9B">
        <w:t xml:space="preserve"> azonnal</w:t>
      </w:r>
      <w:r w:rsidRPr="00FF0F9B">
        <w:tab/>
      </w:r>
      <w:r w:rsidRPr="00FF0F9B">
        <w:rPr>
          <w:b/>
          <w:u w:val="single"/>
        </w:rPr>
        <w:t>Felelős:</w:t>
      </w:r>
      <w:r w:rsidRPr="00FF0F9B">
        <w:t xml:space="preserve"> Dr. Csáky András polgármester</w:t>
      </w:r>
    </w:p>
    <w:p w14:paraId="05B21136" w14:textId="77777777" w:rsidR="007924AD" w:rsidRDefault="007924AD" w:rsidP="00FF0F9B">
      <w:pPr>
        <w:jc w:val="both"/>
        <w:rPr>
          <w:b/>
        </w:rPr>
      </w:pPr>
    </w:p>
    <w:p w14:paraId="5458747C" w14:textId="23155D89" w:rsidR="00FF0F9B" w:rsidRDefault="00BF3132" w:rsidP="00FF0F9B">
      <w:pPr>
        <w:jc w:val="both"/>
        <w:rPr>
          <w:b/>
        </w:rPr>
      </w:pPr>
      <w:r w:rsidRPr="00FF0F9B">
        <w:rPr>
          <w:b/>
        </w:rPr>
        <w:t>A határozatot kapják:</w:t>
      </w:r>
    </w:p>
    <w:p w14:paraId="0490CEBF" w14:textId="4966F0E0" w:rsidR="00BF3132" w:rsidRPr="00FF0F9B" w:rsidRDefault="00FF0F9B" w:rsidP="00FF0F9B">
      <w:pPr>
        <w:jc w:val="both"/>
      </w:pPr>
      <w:r w:rsidRPr="00FF0F9B">
        <w:rPr>
          <w:bCs/>
        </w:rPr>
        <w:t>1.</w:t>
      </w:r>
      <w:r>
        <w:rPr>
          <w:b/>
        </w:rPr>
        <w:t xml:space="preserve"> </w:t>
      </w:r>
      <w:r w:rsidR="00BF3132" w:rsidRPr="00FF0F9B">
        <w:t>VÁRVAG Nonprofit Kft. Mótyán Krisztián ügyvezető (2 példányban)</w:t>
      </w:r>
      <w:r w:rsidR="007A7116" w:rsidRPr="00FF0F9B">
        <w:t xml:space="preserve">, általa: </w:t>
      </w:r>
      <w:r w:rsidR="00B54216">
        <w:t>Kérelmező</w:t>
      </w:r>
    </w:p>
    <w:p w14:paraId="425835C0" w14:textId="680BE356" w:rsidR="00BF3132" w:rsidRPr="00FF0F9B" w:rsidRDefault="00BF3132" w:rsidP="00FF0F9B">
      <w:pPr>
        <w:jc w:val="both"/>
      </w:pPr>
      <w:r w:rsidRPr="00FF0F9B">
        <w:t>2. Ceglédi Közös Önkormányzati Hivatal (vagyonkataszter)</w:t>
      </w:r>
    </w:p>
    <w:p w14:paraId="4D12E1B6" w14:textId="34236E92" w:rsidR="00BF3132" w:rsidRPr="00FF0F9B" w:rsidRDefault="00BF3132" w:rsidP="00FF0F9B">
      <w:pPr>
        <w:jc w:val="both"/>
      </w:pPr>
      <w:r w:rsidRPr="00FF0F9B">
        <w:t>3. Ceglédi Közös Önkormányzati Hivatal (térinformatika)</w:t>
      </w:r>
    </w:p>
    <w:p w14:paraId="4E55B500" w14:textId="33F5C38F" w:rsidR="006621DC" w:rsidRPr="00FF0F9B" w:rsidRDefault="006621DC" w:rsidP="00FF0F9B">
      <w:pPr>
        <w:jc w:val="both"/>
      </w:pPr>
      <w:r w:rsidRPr="00FF0F9B">
        <w:t>4. Ceglédi Közös Önkormányzati Hivatal Pénzügyi Iroda</w:t>
      </w:r>
    </w:p>
    <w:p w14:paraId="6869F096" w14:textId="09D7D16B" w:rsidR="00BF3132" w:rsidRPr="00FF0F9B" w:rsidRDefault="006621DC" w:rsidP="00FF0F9B">
      <w:pPr>
        <w:jc w:val="both"/>
      </w:pPr>
      <w:r w:rsidRPr="00FF0F9B">
        <w:t>5</w:t>
      </w:r>
      <w:r w:rsidR="00BF3132" w:rsidRPr="00FF0F9B">
        <w:t>. Irattár</w:t>
      </w:r>
    </w:p>
    <w:p w14:paraId="73D62F79" w14:textId="77777777" w:rsidR="007924AD" w:rsidRDefault="007924AD" w:rsidP="00FF0F9B">
      <w:pPr>
        <w:jc w:val="both"/>
        <w:rPr>
          <w:b/>
          <w:bCs/>
        </w:rPr>
      </w:pPr>
    </w:p>
    <w:p w14:paraId="0EE70983" w14:textId="3AD761F8" w:rsidR="00D9318B" w:rsidRPr="006D5B3E" w:rsidRDefault="00700274" w:rsidP="00FF0F9B">
      <w:pPr>
        <w:jc w:val="both"/>
        <w:rPr>
          <w:b/>
          <w:bCs/>
        </w:rPr>
      </w:pPr>
      <w:r w:rsidRPr="006D5B3E">
        <w:rPr>
          <w:b/>
          <w:bCs/>
        </w:rPr>
        <w:t>Az előterjesztést l</w:t>
      </w:r>
      <w:r w:rsidR="00D9318B" w:rsidRPr="006D5B3E">
        <w:rPr>
          <w:b/>
          <w:bCs/>
        </w:rPr>
        <w:t>átta</w:t>
      </w:r>
      <w:r w:rsidR="007A7116" w:rsidRPr="006D5B3E">
        <w:rPr>
          <w:b/>
          <w:bCs/>
        </w:rPr>
        <w:t>m</w:t>
      </w:r>
      <w:r w:rsidR="00D9318B" w:rsidRPr="006D5B3E">
        <w:rPr>
          <w:b/>
          <w:bCs/>
        </w:rPr>
        <w:t>:</w:t>
      </w:r>
    </w:p>
    <w:p w14:paraId="197D2827" w14:textId="7D91614B" w:rsidR="0057305A" w:rsidRDefault="0057305A" w:rsidP="00FF0F9B">
      <w:pPr>
        <w:jc w:val="both"/>
      </w:pPr>
    </w:p>
    <w:p w14:paraId="4D4E7BA6" w14:textId="77777777" w:rsidR="002F5A76" w:rsidRPr="00FF0F9B" w:rsidRDefault="002F5A76" w:rsidP="00FF0F9B">
      <w:pPr>
        <w:jc w:val="both"/>
      </w:pPr>
    </w:p>
    <w:p w14:paraId="25F282C4" w14:textId="36389B14" w:rsidR="00D9318B" w:rsidRPr="00FF0F9B" w:rsidRDefault="00D9318B" w:rsidP="007924AD">
      <w:pPr>
        <w:jc w:val="both"/>
      </w:pPr>
      <w:r w:rsidRPr="00FF0F9B">
        <w:t>Dr. Diósgyőri Gitta</w:t>
      </w:r>
      <w:r w:rsidR="007924AD">
        <w:t xml:space="preserve"> </w:t>
      </w:r>
      <w:r w:rsidR="00D73495" w:rsidRPr="00FF0F9B">
        <w:t>címzetes főjegyző</w:t>
      </w:r>
    </w:p>
    <w:sectPr w:rsidR="00D9318B" w:rsidRPr="00FF0F9B" w:rsidSect="00F1020D">
      <w:footerReference w:type="default" r:id="rId10"/>
      <w:pgSz w:w="11906" w:h="16838"/>
      <w:pgMar w:top="1418" w:right="1133" w:bottom="1418" w:left="136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53F9FA" w14:textId="77777777" w:rsidR="002125B1" w:rsidRDefault="002125B1">
      <w:r>
        <w:separator/>
      </w:r>
    </w:p>
  </w:endnote>
  <w:endnote w:type="continuationSeparator" w:id="0">
    <w:p w14:paraId="722A6964" w14:textId="77777777" w:rsidR="002125B1" w:rsidRDefault="0021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Arial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C5DC3" w14:textId="0401C5B5" w:rsidR="006F7BEB" w:rsidRDefault="006F7BEB" w:rsidP="00527126">
    <w:pPr>
      <w:pStyle w:val="llb"/>
      <w:pBdr>
        <w:top w:val="single" w:sz="4" w:space="1" w:color="auto"/>
      </w:pBdr>
      <w:jc w:val="right"/>
    </w:pPr>
    <w:r>
      <w:rPr>
        <w:rStyle w:val="Oldalszm"/>
      </w:rPr>
      <w:fldChar w:fldCharType="begin"/>
    </w:r>
    <w:r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645484">
      <w:rPr>
        <w:rStyle w:val="Oldalszm"/>
        <w:noProof/>
      </w:rPr>
      <w:t>1</w:t>
    </w:r>
    <w:r>
      <w:rPr>
        <w:rStyle w:val="Oldalszm"/>
      </w:rPr>
      <w:fldChar w:fldCharType="end"/>
    </w:r>
    <w:r>
      <w:rPr>
        <w:rStyle w:val="Oldalszm"/>
      </w:rPr>
      <w:t>/</w:t>
    </w:r>
    <w:r>
      <w:rPr>
        <w:rStyle w:val="Oldalszm"/>
      </w:rPr>
      <w:fldChar w:fldCharType="begin"/>
    </w:r>
    <w:r>
      <w:rPr>
        <w:rStyle w:val="Oldalszm"/>
      </w:rPr>
      <w:instrText xml:space="preserve"> NUMPAGES </w:instrText>
    </w:r>
    <w:r>
      <w:rPr>
        <w:rStyle w:val="Oldalszm"/>
      </w:rPr>
      <w:fldChar w:fldCharType="separate"/>
    </w:r>
    <w:r w:rsidR="00645484">
      <w:rPr>
        <w:rStyle w:val="Oldalszm"/>
        <w:noProof/>
      </w:rPr>
      <w:t>3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594F8" w14:textId="77777777" w:rsidR="002125B1" w:rsidRDefault="002125B1">
      <w:r>
        <w:separator/>
      </w:r>
    </w:p>
  </w:footnote>
  <w:footnote w:type="continuationSeparator" w:id="0">
    <w:p w14:paraId="58D55723" w14:textId="77777777" w:rsidR="002125B1" w:rsidRDefault="00212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)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1" w15:restartNumberingAfterBreak="0">
    <w:nsid w:val="04182A07"/>
    <w:multiLevelType w:val="hybridMultilevel"/>
    <w:tmpl w:val="F7367FC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C02E6"/>
    <w:multiLevelType w:val="hybridMultilevel"/>
    <w:tmpl w:val="AF2EEDA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11647"/>
    <w:multiLevelType w:val="hybridMultilevel"/>
    <w:tmpl w:val="FBF46110"/>
    <w:lvl w:ilvl="0" w:tplc="298E8A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B64A3F"/>
    <w:multiLevelType w:val="hybridMultilevel"/>
    <w:tmpl w:val="1D54696A"/>
    <w:lvl w:ilvl="0" w:tplc="FC0E430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F545D9"/>
    <w:multiLevelType w:val="hybridMultilevel"/>
    <w:tmpl w:val="9870946A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82091B"/>
    <w:multiLevelType w:val="hybridMultilevel"/>
    <w:tmpl w:val="5F56CE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72221"/>
    <w:multiLevelType w:val="hybridMultilevel"/>
    <w:tmpl w:val="BF1E9A86"/>
    <w:lvl w:ilvl="0" w:tplc="64CEA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14BAB"/>
    <w:multiLevelType w:val="hybridMultilevel"/>
    <w:tmpl w:val="25AA558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D7A8A"/>
    <w:multiLevelType w:val="hybridMultilevel"/>
    <w:tmpl w:val="AF04AB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74F84"/>
    <w:multiLevelType w:val="hybridMultilevel"/>
    <w:tmpl w:val="B76E9F5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00BA9"/>
    <w:multiLevelType w:val="hybridMultilevel"/>
    <w:tmpl w:val="E29E897C"/>
    <w:lvl w:ilvl="0" w:tplc="15A4B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C3E09"/>
    <w:multiLevelType w:val="hybridMultilevel"/>
    <w:tmpl w:val="0CBE1CEA"/>
    <w:lvl w:ilvl="0" w:tplc="6AE42E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FC6A5B"/>
    <w:multiLevelType w:val="hybridMultilevel"/>
    <w:tmpl w:val="FBF46110"/>
    <w:lvl w:ilvl="0" w:tplc="298E8A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A52DF"/>
    <w:multiLevelType w:val="hybridMultilevel"/>
    <w:tmpl w:val="790E80F4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9409FC"/>
    <w:multiLevelType w:val="hybridMultilevel"/>
    <w:tmpl w:val="E1A64E00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7F7487A"/>
    <w:multiLevelType w:val="hybridMultilevel"/>
    <w:tmpl w:val="AE1015FE"/>
    <w:lvl w:ilvl="0" w:tplc="FD5A258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21FC7"/>
    <w:multiLevelType w:val="hybridMultilevel"/>
    <w:tmpl w:val="7568AA26"/>
    <w:lvl w:ilvl="0" w:tplc="FC0E430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DD0189C"/>
    <w:multiLevelType w:val="hybridMultilevel"/>
    <w:tmpl w:val="999201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05CF4"/>
    <w:multiLevelType w:val="hybridMultilevel"/>
    <w:tmpl w:val="B05EAF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444C2"/>
    <w:multiLevelType w:val="hybridMultilevel"/>
    <w:tmpl w:val="790E80F4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4C6CB9"/>
    <w:multiLevelType w:val="hybridMultilevel"/>
    <w:tmpl w:val="A972E95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E1DCB"/>
    <w:multiLevelType w:val="hybridMultilevel"/>
    <w:tmpl w:val="640EFDDA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C36792B"/>
    <w:multiLevelType w:val="hybridMultilevel"/>
    <w:tmpl w:val="54E670E2"/>
    <w:lvl w:ilvl="0" w:tplc="5A10AB1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F6F8C"/>
    <w:multiLevelType w:val="hybridMultilevel"/>
    <w:tmpl w:val="2F4E1D4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AE578E"/>
    <w:multiLevelType w:val="hybridMultilevel"/>
    <w:tmpl w:val="790E80F4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007E45"/>
    <w:multiLevelType w:val="hybridMultilevel"/>
    <w:tmpl w:val="F9583196"/>
    <w:lvl w:ilvl="0" w:tplc="5A10AB1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4D0AB0"/>
    <w:multiLevelType w:val="hybridMultilevel"/>
    <w:tmpl w:val="587E30A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9FA1B96"/>
    <w:multiLevelType w:val="multilevel"/>
    <w:tmpl w:val="790E80F4"/>
    <w:lvl w:ilvl="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BD4249C"/>
    <w:multiLevelType w:val="hybridMultilevel"/>
    <w:tmpl w:val="93F8209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26E07"/>
    <w:multiLevelType w:val="hybridMultilevel"/>
    <w:tmpl w:val="1F52EDAA"/>
    <w:lvl w:ilvl="0" w:tplc="894800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212ADB"/>
    <w:multiLevelType w:val="hybridMultilevel"/>
    <w:tmpl w:val="E16C7C48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5C696A"/>
    <w:multiLevelType w:val="hybridMultilevel"/>
    <w:tmpl w:val="9478525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56B7EEC"/>
    <w:multiLevelType w:val="hybridMultilevel"/>
    <w:tmpl w:val="675A7ECC"/>
    <w:lvl w:ilvl="0" w:tplc="503ECD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FC0E430E">
      <w:numFmt w:val="bullet"/>
      <w:lvlText w:val="-"/>
      <w:lvlJc w:val="left"/>
      <w:pPr>
        <w:tabs>
          <w:tab w:val="num" w:pos="1620"/>
        </w:tabs>
        <w:ind w:left="1620" w:hanging="540"/>
      </w:pPr>
      <w:rPr>
        <w:rFonts w:ascii="Times New Roman" w:eastAsia="Times New Roman" w:hAnsi="Times New Roman" w:cs="Times New Roman" w:hint="default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1C612FD"/>
    <w:multiLevelType w:val="hybridMultilevel"/>
    <w:tmpl w:val="5F56CE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4754C"/>
    <w:multiLevelType w:val="hybridMultilevel"/>
    <w:tmpl w:val="88943BAE"/>
    <w:lvl w:ilvl="0" w:tplc="040E0017">
      <w:start w:val="1"/>
      <w:numFmt w:val="lowerLetter"/>
      <w:lvlText w:val="%1)"/>
      <w:lvlJc w:val="left"/>
      <w:pPr>
        <w:ind w:left="2160" w:hanging="360"/>
      </w:p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739F6A55"/>
    <w:multiLevelType w:val="hybridMultilevel"/>
    <w:tmpl w:val="7B76BE12"/>
    <w:lvl w:ilvl="0" w:tplc="6AE42E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40069A6"/>
    <w:multiLevelType w:val="hybridMultilevel"/>
    <w:tmpl w:val="91DC2C3E"/>
    <w:lvl w:ilvl="0" w:tplc="601C69B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5020F66"/>
    <w:multiLevelType w:val="hybridMultilevel"/>
    <w:tmpl w:val="37CC0E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21587"/>
    <w:multiLevelType w:val="hybridMultilevel"/>
    <w:tmpl w:val="FD2E921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C0343"/>
    <w:multiLevelType w:val="hybridMultilevel"/>
    <w:tmpl w:val="918E867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A4910"/>
    <w:multiLevelType w:val="hybridMultilevel"/>
    <w:tmpl w:val="8114687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0"/>
  </w:num>
  <w:num w:numId="7">
    <w:abstractNumId w:val="28"/>
  </w:num>
  <w:num w:numId="8">
    <w:abstractNumId w:val="37"/>
  </w:num>
  <w:num w:numId="9">
    <w:abstractNumId w:val="14"/>
  </w:num>
  <w:num w:numId="10">
    <w:abstractNumId w:val="8"/>
  </w:num>
  <w:num w:numId="11">
    <w:abstractNumId w:val="21"/>
  </w:num>
  <w:num w:numId="12">
    <w:abstractNumId w:val="31"/>
  </w:num>
  <w:num w:numId="13">
    <w:abstractNumId w:val="15"/>
  </w:num>
  <w:num w:numId="14">
    <w:abstractNumId w:val="41"/>
  </w:num>
  <w:num w:numId="15">
    <w:abstractNumId w:val="40"/>
  </w:num>
  <w:num w:numId="16">
    <w:abstractNumId w:val="13"/>
  </w:num>
  <w:num w:numId="17">
    <w:abstractNumId w:val="27"/>
  </w:num>
  <w:num w:numId="18">
    <w:abstractNumId w:val="4"/>
  </w:num>
  <w:num w:numId="19">
    <w:abstractNumId w:val="17"/>
  </w:num>
  <w:num w:numId="20">
    <w:abstractNumId w:val="7"/>
  </w:num>
  <w:num w:numId="21">
    <w:abstractNumId w:val="3"/>
  </w:num>
  <w:num w:numId="22">
    <w:abstractNumId w:val="25"/>
  </w:num>
  <w:num w:numId="23">
    <w:abstractNumId w:val="23"/>
  </w:num>
  <w:num w:numId="24">
    <w:abstractNumId w:val="5"/>
  </w:num>
  <w:num w:numId="25">
    <w:abstractNumId w:val="26"/>
  </w:num>
  <w:num w:numId="26">
    <w:abstractNumId w:val="39"/>
  </w:num>
  <w:num w:numId="27">
    <w:abstractNumId w:val="29"/>
  </w:num>
  <w:num w:numId="28">
    <w:abstractNumId w:val="6"/>
  </w:num>
  <w:num w:numId="29">
    <w:abstractNumId w:val="34"/>
  </w:num>
  <w:num w:numId="30">
    <w:abstractNumId w:val="11"/>
  </w:num>
  <w:num w:numId="31">
    <w:abstractNumId w:val="1"/>
  </w:num>
  <w:num w:numId="32">
    <w:abstractNumId w:val="32"/>
  </w:num>
  <w:num w:numId="33">
    <w:abstractNumId w:val="35"/>
  </w:num>
  <w:num w:numId="34">
    <w:abstractNumId w:val="24"/>
  </w:num>
  <w:num w:numId="35">
    <w:abstractNumId w:val="22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9"/>
  </w:num>
  <w:num w:numId="39">
    <w:abstractNumId w:val="16"/>
  </w:num>
  <w:num w:numId="40">
    <w:abstractNumId w:val="38"/>
  </w:num>
  <w:num w:numId="41">
    <w:abstractNumId w:val="10"/>
  </w:num>
  <w:num w:numId="42">
    <w:abstractNumId w:val="18"/>
  </w:num>
  <w:num w:numId="43">
    <w:abstractNumId w:val="12"/>
  </w:num>
  <w:num w:numId="44">
    <w:abstractNumId w:val="36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A5A"/>
    <w:rsid w:val="00010197"/>
    <w:rsid w:val="00013BA0"/>
    <w:rsid w:val="00017331"/>
    <w:rsid w:val="0002357F"/>
    <w:rsid w:val="00023BD7"/>
    <w:rsid w:val="00026F8D"/>
    <w:rsid w:val="00030171"/>
    <w:rsid w:val="000308C3"/>
    <w:rsid w:val="00037AC8"/>
    <w:rsid w:val="00042ABE"/>
    <w:rsid w:val="00043833"/>
    <w:rsid w:val="000438F2"/>
    <w:rsid w:val="000441A8"/>
    <w:rsid w:val="0005087B"/>
    <w:rsid w:val="000513D2"/>
    <w:rsid w:val="000534D6"/>
    <w:rsid w:val="000567F5"/>
    <w:rsid w:val="00057772"/>
    <w:rsid w:val="0006184C"/>
    <w:rsid w:val="00064345"/>
    <w:rsid w:val="0006463F"/>
    <w:rsid w:val="0007288D"/>
    <w:rsid w:val="00077FD9"/>
    <w:rsid w:val="00080A5C"/>
    <w:rsid w:val="00081EE5"/>
    <w:rsid w:val="00085FB1"/>
    <w:rsid w:val="000871AF"/>
    <w:rsid w:val="000927F9"/>
    <w:rsid w:val="00095B51"/>
    <w:rsid w:val="000960ED"/>
    <w:rsid w:val="0009789E"/>
    <w:rsid w:val="00097F92"/>
    <w:rsid w:val="000A112E"/>
    <w:rsid w:val="000A12F0"/>
    <w:rsid w:val="000A254D"/>
    <w:rsid w:val="000A70D1"/>
    <w:rsid w:val="000B6DCA"/>
    <w:rsid w:val="000C1E54"/>
    <w:rsid w:val="000C5602"/>
    <w:rsid w:val="000D006E"/>
    <w:rsid w:val="000E2916"/>
    <w:rsid w:val="000F0322"/>
    <w:rsid w:val="000F07DC"/>
    <w:rsid w:val="000F28C1"/>
    <w:rsid w:val="000F3089"/>
    <w:rsid w:val="000F39CD"/>
    <w:rsid w:val="000F5E86"/>
    <w:rsid w:val="001011E8"/>
    <w:rsid w:val="00101586"/>
    <w:rsid w:val="0010277D"/>
    <w:rsid w:val="001051D1"/>
    <w:rsid w:val="00105764"/>
    <w:rsid w:val="00113848"/>
    <w:rsid w:val="0011593B"/>
    <w:rsid w:val="00117554"/>
    <w:rsid w:val="00120F8D"/>
    <w:rsid w:val="001210E3"/>
    <w:rsid w:val="00123A63"/>
    <w:rsid w:val="0012772A"/>
    <w:rsid w:val="001324CA"/>
    <w:rsid w:val="001328EC"/>
    <w:rsid w:val="00133B43"/>
    <w:rsid w:val="001346F7"/>
    <w:rsid w:val="00143DB0"/>
    <w:rsid w:val="00146D89"/>
    <w:rsid w:val="001471B5"/>
    <w:rsid w:val="00154027"/>
    <w:rsid w:val="0015443C"/>
    <w:rsid w:val="0015448B"/>
    <w:rsid w:val="0015462A"/>
    <w:rsid w:val="00156946"/>
    <w:rsid w:val="001653A7"/>
    <w:rsid w:val="00171542"/>
    <w:rsid w:val="00175161"/>
    <w:rsid w:val="00184458"/>
    <w:rsid w:val="0018554B"/>
    <w:rsid w:val="00185EB5"/>
    <w:rsid w:val="0018633D"/>
    <w:rsid w:val="00193733"/>
    <w:rsid w:val="001956A8"/>
    <w:rsid w:val="001979A6"/>
    <w:rsid w:val="001A03CC"/>
    <w:rsid w:val="001A2E6A"/>
    <w:rsid w:val="001A6C2F"/>
    <w:rsid w:val="001B6F03"/>
    <w:rsid w:val="001B7DEA"/>
    <w:rsid w:val="001C0A2D"/>
    <w:rsid w:val="001C0C56"/>
    <w:rsid w:val="001C2C0F"/>
    <w:rsid w:val="001C76AB"/>
    <w:rsid w:val="001D0221"/>
    <w:rsid w:val="001D27BD"/>
    <w:rsid w:val="001D5893"/>
    <w:rsid w:val="001F0673"/>
    <w:rsid w:val="001F1710"/>
    <w:rsid w:val="001F20FC"/>
    <w:rsid w:val="001F3DB4"/>
    <w:rsid w:val="001F44F5"/>
    <w:rsid w:val="002020FF"/>
    <w:rsid w:val="0020578A"/>
    <w:rsid w:val="00210567"/>
    <w:rsid w:val="00210C72"/>
    <w:rsid w:val="002125B1"/>
    <w:rsid w:val="00212747"/>
    <w:rsid w:val="0021316F"/>
    <w:rsid w:val="002214B2"/>
    <w:rsid w:val="00222EC7"/>
    <w:rsid w:val="00222F13"/>
    <w:rsid w:val="00222FC7"/>
    <w:rsid w:val="00224677"/>
    <w:rsid w:val="0022499B"/>
    <w:rsid w:val="00232CAD"/>
    <w:rsid w:val="0023451B"/>
    <w:rsid w:val="00234876"/>
    <w:rsid w:val="00241319"/>
    <w:rsid w:val="00246DA8"/>
    <w:rsid w:val="00247812"/>
    <w:rsid w:val="00247BEA"/>
    <w:rsid w:val="0025522B"/>
    <w:rsid w:val="00256534"/>
    <w:rsid w:val="002626A9"/>
    <w:rsid w:val="00262D41"/>
    <w:rsid w:val="0026438E"/>
    <w:rsid w:val="0026538D"/>
    <w:rsid w:val="0028622D"/>
    <w:rsid w:val="002951FE"/>
    <w:rsid w:val="002A0539"/>
    <w:rsid w:val="002A26BD"/>
    <w:rsid w:val="002A5ADF"/>
    <w:rsid w:val="002A5C49"/>
    <w:rsid w:val="002A69F6"/>
    <w:rsid w:val="002A7AF3"/>
    <w:rsid w:val="002B3AC5"/>
    <w:rsid w:val="002B4FBE"/>
    <w:rsid w:val="002B507B"/>
    <w:rsid w:val="002B726F"/>
    <w:rsid w:val="002B7C67"/>
    <w:rsid w:val="002C1F3B"/>
    <w:rsid w:val="002C1F66"/>
    <w:rsid w:val="002C69C8"/>
    <w:rsid w:val="002D1FEB"/>
    <w:rsid w:val="002D35F0"/>
    <w:rsid w:val="002D5156"/>
    <w:rsid w:val="002D5F71"/>
    <w:rsid w:val="002D700A"/>
    <w:rsid w:val="002D71AE"/>
    <w:rsid w:val="002E01DF"/>
    <w:rsid w:val="002E27C1"/>
    <w:rsid w:val="002E2BD4"/>
    <w:rsid w:val="002E4D0F"/>
    <w:rsid w:val="002E4F58"/>
    <w:rsid w:val="002E5E24"/>
    <w:rsid w:val="002F1C60"/>
    <w:rsid w:val="002F24CB"/>
    <w:rsid w:val="002F5401"/>
    <w:rsid w:val="002F5A76"/>
    <w:rsid w:val="002F7438"/>
    <w:rsid w:val="003000F2"/>
    <w:rsid w:val="00302874"/>
    <w:rsid w:val="00312FAC"/>
    <w:rsid w:val="003149FE"/>
    <w:rsid w:val="003151CA"/>
    <w:rsid w:val="003158C5"/>
    <w:rsid w:val="00315D49"/>
    <w:rsid w:val="00316157"/>
    <w:rsid w:val="00320B6E"/>
    <w:rsid w:val="00320FA8"/>
    <w:rsid w:val="0032217B"/>
    <w:rsid w:val="00322684"/>
    <w:rsid w:val="00322902"/>
    <w:rsid w:val="00324D66"/>
    <w:rsid w:val="00327326"/>
    <w:rsid w:val="00332635"/>
    <w:rsid w:val="00332927"/>
    <w:rsid w:val="00333BF5"/>
    <w:rsid w:val="003402D3"/>
    <w:rsid w:val="0034669F"/>
    <w:rsid w:val="003473DC"/>
    <w:rsid w:val="00347A64"/>
    <w:rsid w:val="00354025"/>
    <w:rsid w:val="00354278"/>
    <w:rsid w:val="0035554A"/>
    <w:rsid w:val="00357A0F"/>
    <w:rsid w:val="0036126A"/>
    <w:rsid w:val="00367310"/>
    <w:rsid w:val="003675EF"/>
    <w:rsid w:val="00374B64"/>
    <w:rsid w:val="00377BE8"/>
    <w:rsid w:val="00380B9B"/>
    <w:rsid w:val="00380D02"/>
    <w:rsid w:val="003821F0"/>
    <w:rsid w:val="00384C36"/>
    <w:rsid w:val="003863E0"/>
    <w:rsid w:val="00390C48"/>
    <w:rsid w:val="003922FE"/>
    <w:rsid w:val="00393497"/>
    <w:rsid w:val="003A4B43"/>
    <w:rsid w:val="003A4E4A"/>
    <w:rsid w:val="003C3489"/>
    <w:rsid w:val="003C5BE4"/>
    <w:rsid w:val="003C646E"/>
    <w:rsid w:val="003C78F5"/>
    <w:rsid w:val="003D030B"/>
    <w:rsid w:val="003D046E"/>
    <w:rsid w:val="003D1BD5"/>
    <w:rsid w:val="003D222F"/>
    <w:rsid w:val="003D408D"/>
    <w:rsid w:val="003E0A37"/>
    <w:rsid w:val="003E0AAE"/>
    <w:rsid w:val="003E3509"/>
    <w:rsid w:val="003E6A2F"/>
    <w:rsid w:val="003F037A"/>
    <w:rsid w:val="003F0703"/>
    <w:rsid w:val="00402CE3"/>
    <w:rsid w:val="00402FD2"/>
    <w:rsid w:val="00405C0C"/>
    <w:rsid w:val="00405F4D"/>
    <w:rsid w:val="004065D2"/>
    <w:rsid w:val="00406A4A"/>
    <w:rsid w:val="00407044"/>
    <w:rsid w:val="00412A2C"/>
    <w:rsid w:val="00414BF4"/>
    <w:rsid w:val="00415073"/>
    <w:rsid w:val="00424282"/>
    <w:rsid w:val="00424791"/>
    <w:rsid w:val="004267D6"/>
    <w:rsid w:val="00431934"/>
    <w:rsid w:val="00431964"/>
    <w:rsid w:val="00431D8A"/>
    <w:rsid w:val="00432D21"/>
    <w:rsid w:val="00433A96"/>
    <w:rsid w:val="004369D5"/>
    <w:rsid w:val="004407E9"/>
    <w:rsid w:val="004429C6"/>
    <w:rsid w:val="004432E8"/>
    <w:rsid w:val="00455CDD"/>
    <w:rsid w:val="00457132"/>
    <w:rsid w:val="00457FB8"/>
    <w:rsid w:val="00460E81"/>
    <w:rsid w:val="004631EA"/>
    <w:rsid w:val="00466C5D"/>
    <w:rsid w:val="004813B4"/>
    <w:rsid w:val="0048331E"/>
    <w:rsid w:val="00483E86"/>
    <w:rsid w:val="00485911"/>
    <w:rsid w:val="00487369"/>
    <w:rsid w:val="0049015D"/>
    <w:rsid w:val="004921D9"/>
    <w:rsid w:val="00492833"/>
    <w:rsid w:val="0049461C"/>
    <w:rsid w:val="00495972"/>
    <w:rsid w:val="004978D1"/>
    <w:rsid w:val="004A08B4"/>
    <w:rsid w:val="004A3B69"/>
    <w:rsid w:val="004B1A0A"/>
    <w:rsid w:val="004B28F2"/>
    <w:rsid w:val="004B2D3E"/>
    <w:rsid w:val="004B2FAA"/>
    <w:rsid w:val="004B47AB"/>
    <w:rsid w:val="004B6D24"/>
    <w:rsid w:val="004B7085"/>
    <w:rsid w:val="004C3BF5"/>
    <w:rsid w:val="004D0FD7"/>
    <w:rsid w:val="004D475F"/>
    <w:rsid w:val="004D4CEF"/>
    <w:rsid w:val="004D4DB7"/>
    <w:rsid w:val="004D6F41"/>
    <w:rsid w:val="004D7A32"/>
    <w:rsid w:val="004E0C62"/>
    <w:rsid w:val="004E148C"/>
    <w:rsid w:val="004E5C95"/>
    <w:rsid w:val="004F2A41"/>
    <w:rsid w:val="004F44D7"/>
    <w:rsid w:val="004F54F8"/>
    <w:rsid w:val="004F69C3"/>
    <w:rsid w:val="004F7737"/>
    <w:rsid w:val="004F7A42"/>
    <w:rsid w:val="00500A1B"/>
    <w:rsid w:val="0050337B"/>
    <w:rsid w:val="00503719"/>
    <w:rsid w:val="0051034E"/>
    <w:rsid w:val="00516249"/>
    <w:rsid w:val="00521F80"/>
    <w:rsid w:val="00527126"/>
    <w:rsid w:val="00527A76"/>
    <w:rsid w:val="005321A9"/>
    <w:rsid w:val="00533C2A"/>
    <w:rsid w:val="0054047D"/>
    <w:rsid w:val="00541F83"/>
    <w:rsid w:val="005445AE"/>
    <w:rsid w:val="00545D85"/>
    <w:rsid w:val="00545EA2"/>
    <w:rsid w:val="005460EE"/>
    <w:rsid w:val="00546445"/>
    <w:rsid w:val="005478E8"/>
    <w:rsid w:val="0055438C"/>
    <w:rsid w:val="00555E20"/>
    <w:rsid w:val="0055620C"/>
    <w:rsid w:val="00561767"/>
    <w:rsid w:val="00561B4C"/>
    <w:rsid w:val="00561BC3"/>
    <w:rsid w:val="00561C63"/>
    <w:rsid w:val="0056324A"/>
    <w:rsid w:val="0056648F"/>
    <w:rsid w:val="00566FF5"/>
    <w:rsid w:val="005701AB"/>
    <w:rsid w:val="005703D1"/>
    <w:rsid w:val="0057172E"/>
    <w:rsid w:val="0057305A"/>
    <w:rsid w:val="0057402F"/>
    <w:rsid w:val="00577D43"/>
    <w:rsid w:val="0058572C"/>
    <w:rsid w:val="00585D5E"/>
    <w:rsid w:val="00590B7A"/>
    <w:rsid w:val="00591C57"/>
    <w:rsid w:val="00592B81"/>
    <w:rsid w:val="00593268"/>
    <w:rsid w:val="0059550B"/>
    <w:rsid w:val="00595D9A"/>
    <w:rsid w:val="005962BD"/>
    <w:rsid w:val="005A1FC2"/>
    <w:rsid w:val="005A37FB"/>
    <w:rsid w:val="005B0142"/>
    <w:rsid w:val="005B049D"/>
    <w:rsid w:val="005B0B01"/>
    <w:rsid w:val="005B18B9"/>
    <w:rsid w:val="005B18C0"/>
    <w:rsid w:val="005B2660"/>
    <w:rsid w:val="005C1002"/>
    <w:rsid w:val="005C1050"/>
    <w:rsid w:val="005C1128"/>
    <w:rsid w:val="005C1D65"/>
    <w:rsid w:val="005C2784"/>
    <w:rsid w:val="005D149C"/>
    <w:rsid w:val="005D4571"/>
    <w:rsid w:val="005E0EAD"/>
    <w:rsid w:val="005E3E45"/>
    <w:rsid w:val="005F1F30"/>
    <w:rsid w:val="005F4EF1"/>
    <w:rsid w:val="005F55F9"/>
    <w:rsid w:val="005F5846"/>
    <w:rsid w:val="005F62F5"/>
    <w:rsid w:val="00600502"/>
    <w:rsid w:val="00600EE2"/>
    <w:rsid w:val="0060187F"/>
    <w:rsid w:val="00610D10"/>
    <w:rsid w:val="00612715"/>
    <w:rsid w:val="006155C2"/>
    <w:rsid w:val="00623E8B"/>
    <w:rsid w:val="006261F1"/>
    <w:rsid w:val="00630974"/>
    <w:rsid w:val="00630D0B"/>
    <w:rsid w:val="0063135D"/>
    <w:rsid w:val="00632FAA"/>
    <w:rsid w:val="00634F59"/>
    <w:rsid w:val="00635A78"/>
    <w:rsid w:val="006371E4"/>
    <w:rsid w:val="00645484"/>
    <w:rsid w:val="0064669C"/>
    <w:rsid w:val="006525D9"/>
    <w:rsid w:val="006553C7"/>
    <w:rsid w:val="006566D2"/>
    <w:rsid w:val="006621DC"/>
    <w:rsid w:val="006630E0"/>
    <w:rsid w:val="006642BB"/>
    <w:rsid w:val="006653B1"/>
    <w:rsid w:val="00666124"/>
    <w:rsid w:val="006661E6"/>
    <w:rsid w:val="00666616"/>
    <w:rsid w:val="00671380"/>
    <w:rsid w:val="00672BFC"/>
    <w:rsid w:val="00672D9E"/>
    <w:rsid w:val="006743EA"/>
    <w:rsid w:val="00680C7D"/>
    <w:rsid w:val="00681F67"/>
    <w:rsid w:val="00684778"/>
    <w:rsid w:val="00692751"/>
    <w:rsid w:val="00693242"/>
    <w:rsid w:val="006932ED"/>
    <w:rsid w:val="00696247"/>
    <w:rsid w:val="006A1C56"/>
    <w:rsid w:val="006A2676"/>
    <w:rsid w:val="006B0009"/>
    <w:rsid w:val="006B36E7"/>
    <w:rsid w:val="006B3B6B"/>
    <w:rsid w:val="006C1032"/>
    <w:rsid w:val="006C154F"/>
    <w:rsid w:val="006C3839"/>
    <w:rsid w:val="006C4D64"/>
    <w:rsid w:val="006C4E24"/>
    <w:rsid w:val="006C6271"/>
    <w:rsid w:val="006C6E94"/>
    <w:rsid w:val="006D25A6"/>
    <w:rsid w:val="006D5B3E"/>
    <w:rsid w:val="006D76E1"/>
    <w:rsid w:val="006E0EFB"/>
    <w:rsid w:val="006E142E"/>
    <w:rsid w:val="006E2949"/>
    <w:rsid w:val="006E4C13"/>
    <w:rsid w:val="006E64AC"/>
    <w:rsid w:val="006E6B25"/>
    <w:rsid w:val="006F15DB"/>
    <w:rsid w:val="006F2BA4"/>
    <w:rsid w:val="006F35C2"/>
    <w:rsid w:val="006F551E"/>
    <w:rsid w:val="006F6ECE"/>
    <w:rsid w:val="006F7BEB"/>
    <w:rsid w:val="006F7F8C"/>
    <w:rsid w:val="00700274"/>
    <w:rsid w:val="00702791"/>
    <w:rsid w:val="00710BF9"/>
    <w:rsid w:val="00712FBC"/>
    <w:rsid w:val="00714FE6"/>
    <w:rsid w:val="00716AF9"/>
    <w:rsid w:val="00716BA1"/>
    <w:rsid w:val="007209D4"/>
    <w:rsid w:val="00721F35"/>
    <w:rsid w:val="00722C1F"/>
    <w:rsid w:val="00725110"/>
    <w:rsid w:val="007259C0"/>
    <w:rsid w:val="00725C78"/>
    <w:rsid w:val="00733497"/>
    <w:rsid w:val="00734B86"/>
    <w:rsid w:val="0073629C"/>
    <w:rsid w:val="007365CE"/>
    <w:rsid w:val="007412B3"/>
    <w:rsid w:val="00747EDB"/>
    <w:rsid w:val="00750CB4"/>
    <w:rsid w:val="00752DE8"/>
    <w:rsid w:val="00755383"/>
    <w:rsid w:val="00756DAC"/>
    <w:rsid w:val="0076149F"/>
    <w:rsid w:val="007616D3"/>
    <w:rsid w:val="00761AF0"/>
    <w:rsid w:val="00770566"/>
    <w:rsid w:val="00777B53"/>
    <w:rsid w:val="0078033E"/>
    <w:rsid w:val="00781510"/>
    <w:rsid w:val="00784218"/>
    <w:rsid w:val="00785316"/>
    <w:rsid w:val="00785909"/>
    <w:rsid w:val="007924AD"/>
    <w:rsid w:val="0079530F"/>
    <w:rsid w:val="0079659F"/>
    <w:rsid w:val="007A11E3"/>
    <w:rsid w:val="007A7116"/>
    <w:rsid w:val="007B4135"/>
    <w:rsid w:val="007C170D"/>
    <w:rsid w:val="007C45D3"/>
    <w:rsid w:val="007C5C99"/>
    <w:rsid w:val="007C6DF8"/>
    <w:rsid w:val="007C7359"/>
    <w:rsid w:val="007D095D"/>
    <w:rsid w:val="007D486E"/>
    <w:rsid w:val="007E6E02"/>
    <w:rsid w:val="007F035A"/>
    <w:rsid w:val="007F2B7B"/>
    <w:rsid w:val="007F3915"/>
    <w:rsid w:val="007F4397"/>
    <w:rsid w:val="007F4965"/>
    <w:rsid w:val="00801F1F"/>
    <w:rsid w:val="00805CFD"/>
    <w:rsid w:val="008063B7"/>
    <w:rsid w:val="008135F0"/>
    <w:rsid w:val="00817A7B"/>
    <w:rsid w:val="00820591"/>
    <w:rsid w:val="0082113A"/>
    <w:rsid w:val="00824ABC"/>
    <w:rsid w:val="008305D7"/>
    <w:rsid w:val="008305EE"/>
    <w:rsid w:val="00830B4A"/>
    <w:rsid w:val="00837F11"/>
    <w:rsid w:val="00840049"/>
    <w:rsid w:val="00840918"/>
    <w:rsid w:val="00841C2C"/>
    <w:rsid w:val="00842754"/>
    <w:rsid w:val="00845857"/>
    <w:rsid w:val="00846679"/>
    <w:rsid w:val="00853C56"/>
    <w:rsid w:val="008619D1"/>
    <w:rsid w:val="00862CEC"/>
    <w:rsid w:val="00863716"/>
    <w:rsid w:val="00864104"/>
    <w:rsid w:val="0086717F"/>
    <w:rsid w:val="008679D2"/>
    <w:rsid w:val="00867C72"/>
    <w:rsid w:val="00871462"/>
    <w:rsid w:val="00871D21"/>
    <w:rsid w:val="00872021"/>
    <w:rsid w:val="00884126"/>
    <w:rsid w:val="0088597D"/>
    <w:rsid w:val="00885F8C"/>
    <w:rsid w:val="008869E4"/>
    <w:rsid w:val="008902BB"/>
    <w:rsid w:val="00890AA5"/>
    <w:rsid w:val="00894E7D"/>
    <w:rsid w:val="00895C2E"/>
    <w:rsid w:val="008A5738"/>
    <w:rsid w:val="008A7E93"/>
    <w:rsid w:val="008B43FF"/>
    <w:rsid w:val="008B461C"/>
    <w:rsid w:val="008B743A"/>
    <w:rsid w:val="008C107F"/>
    <w:rsid w:val="008C2B47"/>
    <w:rsid w:val="008C67DF"/>
    <w:rsid w:val="008D11DD"/>
    <w:rsid w:val="008D17FC"/>
    <w:rsid w:val="008D1BB1"/>
    <w:rsid w:val="008D1C50"/>
    <w:rsid w:val="008D496C"/>
    <w:rsid w:val="008D5781"/>
    <w:rsid w:val="008E2656"/>
    <w:rsid w:val="008E28D7"/>
    <w:rsid w:val="008E4D89"/>
    <w:rsid w:val="008F0E64"/>
    <w:rsid w:val="008F271D"/>
    <w:rsid w:val="008F3B06"/>
    <w:rsid w:val="008F5B20"/>
    <w:rsid w:val="008F6DBF"/>
    <w:rsid w:val="008F6E49"/>
    <w:rsid w:val="008F7688"/>
    <w:rsid w:val="009039A0"/>
    <w:rsid w:val="00903FCE"/>
    <w:rsid w:val="0090518F"/>
    <w:rsid w:val="009053F1"/>
    <w:rsid w:val="0091597C"/>
    <w:rsid w:val="0091615A"/>
    <w:rsid w:val="0091615E"/>
    <w:rsid w:val="00916D18"/>
    <w:rsid w:val="009243F3"/>
    <w:rsid w:val="00930AA9"/>
    <w:rsid w:val="00933804"/>
    <w:rsid w:val="009343D0"/>
    <w:rsid w:val="00935947"/>
    <w:rsid w:val="00937B48"/>
    <w:rsid w:val="00940427"/>
    <w:rsid w:val="00941B3A"/>
    <w:rsid w:val="00945E06"/>
    <w:rsid w:val="0095093F"/>
    <w:rsid w:val="00950FAB"/>
    <w:rsid w:val="00960CEC"/>
    <w:rsid w:val="0096154E"/>
    <w:rsid w:val="00962CE6"/>
    <w:rsid w:val="00964704"/>
    <w:rsid w:val="00964E4A"/>
    <w:rsid w:val="00966995"/>
    <w:rsid w:val="0097045C"/>
    <w:rsid w:val="00971D5A"/>
    <w:rsid w:val="009738CE"/>
    <w:rsid w:val="009738DA"/>
    <w:rsid w:val="00973CA8"/>
    <w:rsid w:val="00974391"/>
    <w:rsid w:val="0097482F"/>
    <w:rsid w:val="00974896"/>
    <w:rsid w:val="00975144"/>
    <w:rsid w:val="00977516"/>
    <w:rsid w:val="0098084E"/>
    <w:rsid w:val="00981D83"/>
    <w:rsid w:val="0098426C"/>
    <w:rsid w:val="00984556"/>
    <w:rsid w:val="00985403"/>
    <w:rsid w:val="00985A9C"/>
    <w:rsid w:val="009873A5"/>
    <w:rsid w:val="009875BD"/>
    <w:rsid w:val="009A345A"/>
    <w:rsid w:val="009B03FF"/>
    <w:rsid w:val="009B2A0E"/>
    <w:rsid w:val="009B4326"/>
    <w:rsid w:val="009B5932"/>
    <w:rsid w:val="009B62E5"/>
    <w:rsid w:val="009C624A"/>
    <w:rsid w:val="009D0AE4"/>
    <w:rsid w:val="009D13CA"/>
    <w:rsid w:val="009D32EB"/>
    <w:rsid w:val="009D7283"/>
    <w:rsid w:val="009E0B1D"/>
    <w:rsid w:val="009E2023"/>
    <w:rsid w:val="009E2030"/>
    <w:rsid w:val="009E4C02"/>
    <w:rsid w:val="009E6764"/>
    <w:rsid w:val="009E724C"/>
    <w:rsid w:val="009E7B88"/>
    <w:rsid w:val="009F0691"/>
    <w:rsid w:val="009F09B0"/>
    <w:rsid w:val="00A0011C"/>
    <w:rsid w:val="00A017A2"/>
    <w:rsid w:val="00A058B6"/>
    <w:rsid w:val="00A07B8E"/>
    <w:rsid w:val="00A07B97"/>
    <w:rsid w:val="00A1700C"/>
    <w:rsid w:val="00A17895"/>
    <w:rsid w:val="00A204DE"/>
    <w:rsid w:val="00A24B93"/>
    <w:rsid w:val="00A24CF0"/>
    <w:rsid w:val="00A27610"/>
    <w:rsid w:val="00A30819"/>
    <w:rsid w:val="00A30D38"/>
    <w:rsid w:val="00A36B43"/>
    <w:rsid w:val="00A37500"/>
    <w:rsid w:val="00A426AA"/>
    <w:rsid w:val="00A4274D"/>
    <w:rsid w:val="00A4390B"/>
    <w:rsid w:val="00A45D9B"/>
    <w:rsid w:val="00A60699"/>
    <w:rsid w:val="00A62A6C"/>
    <w:rsid w:val="00A62B4D"/>
    <w:rsid w:val="00A65B08"/>
    <w:rsid w:val="00A71118"/>
    <w:rsid w:val="00A71364"/>
    <w:rsid w:val="00A71869"/>
    <w:rsid w:val="00A7772C"/>
    <w:rsid w:val="00A77C71"/>
    <w:rsid w:val="00A80820"/>
    <w:rsid w:val="00A81E2D"/>
    <w:rsid w:val="00A81FF1"/>
    <w:rsid w:val="00A835A5"/>
    <w:rsid w:val="00A84C43"/>
    <w:rsid w:val="00A85426"/>
    <w:rsid w:val="00A85FB2"/>
    <w:rsid w:val="00A86A5A"/>
    <w:rsid w:val="00A95697"/>
    <w:rsid w:val="00AA1D4D"/>
    <w:rsid w:val="00AA1DE0"/>
    <w:rsid w:val="00AA4EBC"/>
    <w:rsid w:val="00AA6A00"/>
    <w:rsid w:val="00AB1E4E"/>
    <w:rsid w:val="00AB2EA5"/>
    <w:rsid w:val="00AB500B"/>
    <w:rsid w:val="00AB6F45"/>
    <w:rsid w:val="00AC2E5A"/>
    <w:rsid w:val="00AC3A99"/>
    <w:rsid w:val="00AC52F1"/>
    <w:rsid w:val="00AC6834"/>
    <w:rsid w:val="00AC6E62"/>
    <w:rsid w:val="00AC755F"/>
    <w:rsid w:val="00AD0D5C"/>
    <w:rsid w:val="00AD2766"/>
    <w:rsid w:val="00AE176F"/>
    <w:rsid w:val="00AE577C"/>
    <w:rsid w:val="00AF0662"/>
    <w:rsid w:val="00AF435F"/>
    <w:rsid w:val="00AF4A2F"/>
    <w:rsid w:val="00B028CC"/>
    <w:rsid w:val="00B07B43"/>
    <w:rsid w:val="00B12889"/>
    <w:rsid w:val="00B12C1B"/>
    <w:rsid w:val="00B13BC5"/>
    <w:rsid w:val="00B141AC"/>
    <w:rsid w:val="00B15249"/>
    <w:rsid w:val="00B1527F"/>
    <w:rsid w:val="00B20A92"/>
    <w:rsid w:val="00B26B13"/>
    <w:rsid w:val="00B33D14"/>
    <w:rsid w:val="00B34EC7"/>
    <w:rsid w:val="00B42FF6"/>
    <w:rsid w:val="00B50B94"/>
    <w:rsid w:val="00B51BFF"/>
    <w:rsid w:val="00B52341"/>
    <w:rsid w:val="00B52815"/>
    <w:rsid w:val="00B53928"/>
    <w:rsid w:val="00B54216"/>
    <w:rsid w:val="00B57590"/>
    <w:rsid w:val="00B5771E"/>
    <w:rsid w:val="00B579A0"/>
    <w:rsid w:val="00B60B82"/>
    <w:rsid w:val="00B61B76"/>
    <w:rsid w:val="00B62732"/>
    <w:rsid w:val="00B62D0A"/>
    <w:rsid w:val="00B62DE5"/>
    <w:rsid w:val="00B63BAF"/>
    <w:rsid w:val="00B64A56"/>
    <w:rsid w:val="00B7184D"/>
    <w:rsid w:val="00B7387E"/>
    <w:rsid w:val="00B7496E"/>
    <w:rsid w:val="00B845B9"/>
    <w:rsid w:val="00B854E5"/>
    <w:rsid w:val="00B85B14"/>
    <w:rsid w:val="00B86071"/>
    <w:rsid w:val="00B86F07"/>
    <w:rsid w:val="00B87AB3"/>
    <w:rsid w:val="00B92729"/>
    <w:rsid w:val="00B95106"/>
    <w:rsid w:val="00B95E88"/>
    <w:rsid w:val="00B97313"/>
    <w:rsid w:val="00BA29A2"/>
    <w:rsid w:val="00BA3DB8"/>
    <w:rsid w:val="00BA548F"/>
    <w:rsid w:val="00BB4396"/>
    <w:rsid w:val="00BB64B2"/>
    <w:rsid w:val="00BB657E"/>
    <w:rsid w:val="00BC3550"/>
    <w:rsid w:val="00BD76FE"/>
    <w:rsid w:val="00BE186D"/>
    <w:rsid w:val="00BE3740"/>
    <w:rsid w:val="00BE4DE0"/>
    <w:rsid w:val="00BE673E"/>
    <w:rsid w:val="00BE751A"/>
    <w:rsid w:val="00BF2F82"/>
    <w:rsid w:val="00BF3132"/>
    <w:rsid w:val="00BF4D2A"/>
    <w:rsid w:val="00BF7AD6"/>
    <w:rsid w:val="00C04327"/>
    <w:rsid w:val="00C04CE8"/>
    <w:rsid w:val="00C10F8B"/>
    <w:rsid w:val="00C14963"/>
    <w:rsid w:val="00C15ABB"/>
    <w:rsid w:val="00C20981"/>
    <w:rsid w:val="00C23A2A"/>
    <w:rsid w:val="00C27171"/>
    <w:rsid w:val="00C31217"/>
    <w:rsid w:val="00C35C93"/>
    <w:rsid w:val="00C4221C"/>
    <w:rsid w:val="00C445E2"/>
    <w:rsid w:val="00C4494E"/>
    <w:rsid w:val="00C46D38"/>
    <w:rsid w:val="00C50C13"/>
    <w:rsid w:val="00C50CDF"/>
    <w:rsid w:val="00C533B4"/>
    <w:rsid w:val="00C57457"/>
    <w:rsid w:val="00C577B6"/>
    <w:rsid w:val="00C57835"/>
    <w:rsid w:val="00C61389"/>
    <w:rsid w:val="00C6379E"/>
    <w:rsid w:val="00C65FCA"/>
    <w:rsid w:val="00C66705"/>
    <w:rsid w:val="00C667B3"/>
    <w:rsid w:val="00C67A7A"/>
    <w:rsid w:val="00C72EFF"/>
    <w:rsid w:val="00C8009D"/>
    <w:rsid w:val="00C80D15"/>
    <w:rsid w:val="00C8159B"/>
    <w:rsid w:val="00C82CAE"/>
    <w:rsid w:val="00C83846"/>
    <w:rsid w:val="00C83A8E"/>
    <w:rsid w:val="00C83E14"/>
    <w:rsid w:val="00C84728"/>
    <w:rsid w:val="00C859DD"/>
    <w:rsid w:val="00C86688"/>
    <w:rsid w:val="00C871DB"/>
    <w:rsid w:val="00C87BF1"/>
    <w:rsid w:val="00C91338"/>
    <w:rsid w:val="00C92185"/>
    <w:rsid w:val="00C93A5B"/>
    <w:rsid w:val="00CA1511"/>
    <w:rsid w:val="00CA6371"/>
    <w:rsid w:val="00CB1783"/>
    <w:rsid w:val="00CC1D51"/>
    <w:rsid w:val="00CC2820"/>
    <w:rsid w:val="00CD5DCE"/>
    <w:rsid w:val="00CD65F3"/>
    <w:rsid w:val="00CE2592"/>
    <w:rsid w:val="00CE4547"/>
    <w:rsid w:val="00CE45AD"/>
    <w:rsid w:val="00CE4BEB"/>
    <w:rsid w:val="00CE58B8"/>
    <w:rsid w:val="00CE773B"/>
    <w:rsid w:val="00CF4247"/>
    <w:rsid w:val="00CF47EC"/>
    <w:rsid w:val="00CF4C97"/>
    <w:rsid w:val="00CF68DD"/>
    <w:rsid w:val="00D04825"/>
    <w:rsid w:val="00D054DE"/>
    <w:rsid w:val="00D07ED7"/>
    <w:rsid w:val="00D15D93"/>
    <w:rsid w:val="00D1654F"/>
    <w:rsid w:val="00D2383C"/>
    <w:rsid w:val="00D23C26"/>
    <w:rsid w:val="00D24D59"/>
    <w:rsid w:val="00D274A0"/>
    <w:rsid w:val="00D3020E"/>
    <w:rsid w:val="00D31113"/>
    <w:rsid w:val="00D363B5"/>
    <w:rsid w:val="00D44BA4"/>
    <w:rsid w:val="00D4661A"/>
    <w:rsid w:val="00D46B0D"/>
    <w:rsid w:val="00D521C5"/>
    <w:rsid w:val="00D57C0D"/>
    <w:rsid w:val="00D62597"/>
    <w:rsid w:val="00D64985"/>
    <w:rsid w:val="00D65DFC"/>
    <w:rsid w:val="00D67FAD"/>
    <w:rsid w:val="00D72F13"/>
    <w:rsid w:val="00D73495"/>
    <w:rsid w:val="00D76F28"/>
    <w:rsid w:val="00D8296B"/>
    <w:rsid w:val="00D8419E"/>
    <w:rsid w:val="00D85687"/>
    <w:rsid w:val="00D86FC0"/>
    <w:rsid w:val="00D92B67"/>
    <w:rsid w:val="00D9318B"/>
    <w:rsid w:val="00D95944"/>
    <w:rsid w:val="00D95A72"/>
    <w:rsid w:val="00D964FC"/>
    <w:rsid w:val="00D96A1E"/>
    <w:rsid w:val="00DA2D1B"/>
    <w:rsid w:val="00DA2E64"/>
    <w:rsid w:val="00DA2F14"/>
    <w:rsid w:val="00DA3AB7"/>
    <w:rsid w:val="00DA4D23"/>
    <w:rsid w:val="00DA5A10"/>
    <w:rsid w:val="00DB435A"/>
    <w:rsid w:val="00DB50B6"/>
    <w:rsid w:val="00DB5549"/>
    <w:rsid w:val="00DB68D4"/>
    <w:rsid w:val="00DC23ED"/>
    <w:rsid w:val="00DD0DB7"/>
    <w:rsid w:val="00DD278C"/>
    <w:rsid w:val="00DE115D"/>
    <w:rsid w:val="00DE33FC"/>
    <w:rsid w:val="00DE5323"/>
    <w:rsid w:val="00DE6B74"/>
    <w:rsid w:val="00DF0420"/>
    <w:rsid w:val="00DF0FA0"/>
    <w:rsid w:val="00DF1E91"/>
    <w:rsid w:val="00DF74AB"/>
    <w:rsid w:val="00DF7FBA"/>
    <w:rsid w:val="00E1229B"/>
    <w:rsid w:val="00E2189F"/>
    <w:rsid w:val="00E247CA"/>
    <w:rsid w:val="00E24B47"/>
    <w:rsid w:val="00E251D4"/>
    <w:rsid w:val="00E25F89"/>
    <w:rsid w:val="00E267EE"/>
    <w:rsid w:val="00E32AB9"/>
    <w:rsid w:val="00E36953"/>
    <w:rsid w:val="00E41704"/>
    <w:rsid w:val="00E42CEF"/>
    <w:rsid w:val="00E45F4C"/>
    <w:rsid w:val="00E46B76"/>
    <w:rsid w:val="00E47D21"/>
    <w:rsid w:val="00E515D8"/>
    <w:rsid w:val="00E567A1"/>
    <w:rsid w:val="00E622F7"/>
    <w:rsid w:val="00E62D25"/>
    <w:rsid w:val="00E62E00"/>
    <w:rsid w:val="00E63D9F"/>
    <w:rsid w:val="00E6579F"/>
    <w:rsid w:val="00E65B2A"/>
    <w:rsid w:val="00E67777"/>
    <w:rsid w:val="00E7269A"/>
    <w:rsid w:val="00E73835"/>
    <w:rsid w:val="00E74E3C"/>
    <w:rsid w:val="00E83C5A"/>
    <w:rsid w:val="00E86762"/>
    <w:rsid w:val="00E87ECF"/>
    <w:rsid w:val="00E912FF"/>
    <w:rsid w:val="00E94072"/>
    <w:rsid w:val="00E95FD7"/>
    <w:rsid w:val="00E97636"/>
    <w:rsid w:val="00EA0686"/>
    <w:rsid w:val="00EA118A"/>
    <w:rsid w:val="00EA2303"/>
    <w:rsid w:val="00EA3204"/>
    <w:rsid w:val="00EA4913"/>
    <w:rsid w:val="00EA4CC5"/>
    <w:rsid w:val="00EA5D98"/>
    <w:rsid w:val="00EA6666"/>
    <w:rsid w:val="00EA704E"/>
    <w:rsid w:val="00EA7A2C"/>
    <w:rsid w:val="00EB324B"/>
    <w:rsid w:val="00EB3955"/>
    <w:rsid w:val="00EB4A18"/>
    <w:rsid w:val="00EC0F00"/>
    <w:rsid w:val="00EC3C46"/>
    <w:rsid w:val="00EC5C3E"/>
    <w:rsid w:val="00EC660B"/>
    <w:rsid w:val="00EF1741"/>
    <w:rsid w:val="00F0132A"/>
    <w:rsid w:val="00F0202C"/>
    <w:rsid w:val="00F042A7"/>
    <w:rsid w:val="00F1020D"/>
    <w:rsid w:val="00F16738"/>
    <w:rsid w:val="00F20D3B"/>
    <w:rsid w:val="00F24697"/>
    <w:rsid w:val="00F27F2D"/>
    <w:rsid w:val="00F322BC"/>
    <w:rsid w:val="00F34227"/>
    <w:rsid w:val="00F359B7"/>
    <w:rsid w:val="00F370AC"/>
    <w:rsid w:val="00F46860"/>
    <w:rsid w:val="00F47C5F"/>
    <w:rsid w:val="00F50864"/>
    <w:rsid w:val="00F5129A"/>
    <w:rsid w:val="00F51D4D"/>
    <w:rsid w:val="00F523BA"/>
    <w:rsid w:val="00F561FA"/>
    <w:rsid w:val="00F637E9"/>
    <w:rsid w:val="00F63E02"/>
    <w:rsid w:val="00F657B9"/>
    <w:rsid w:val="00F7388D"/>
    <w:rsid w:val="00F743F7"/>
    <w:rsid w:val="00F744CE"/>
    <w:rsid w:val="00F7587C"/>
    <w:rsid w:val="00F76356"/>
    <w:rsid w:val="00F834D5"/>
    <w:rsid w:val="00F86FF1"/>
    <w:rsid w:val="00F87555"/>
    <w:rsid w:val="00F87D9A"/>
    <w:rsid w:val="00F92D25"/>
    <w:rsid w:val="00F934BA"/>
    <w:rsid w:val="00F93970"/>
    <w:rsid w:val="00F94797"/>
    <w:rsid w:val="00F95F35"/>
    <w:rsid w:val="00FA284C"/>
    <w:rsid w:val="00FB21B8"/>
    <w:rsid w:val="00FB413D"/>
    <w:rsid w:val="00FB45CB"/>
    <w:rsid w:val="00FC028D"/>
    <w:rsid w:val="00FC1ED6"/>
    <w:rsid w:val="00FC36C5"/>
    <w:rsid w:val="00FC714A"/>
    <w:rsid w:val="00FE04DD"/>
    <w:rsid w:val="00FE4B3B"/>
    <w:rsid w:val="00FF0F9B"/>
    <w:rsid w:val="00FF1CBB"/>
    <w:rsid w:val="00FF5B84"/>
    <w:rsid w:val="00FF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DFE08"/>
  <w15:docId w15:val="{8FBAE73C-9B0F-4D1C-9638-925CC9121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527126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527126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527126"/>
  </w:style>
  <w:style w:type="paragraph" w:styleId="Buborkszveg">
    <w:name w:val="Balloon Text"/>
    <w:basedOn w:val="Norml"/>
    <w:semiHidden/>
    <w:rsid w:val="00BE673E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6C6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aszerbekezds">
    <w:name w:val="List Paragraph"/>
    <w:basedOn w:val="Norml"/>
    <w:uiPriority w:val="34"/>
    <w:qFormat/>
    <w:rsid w:val="006642BB"/>
    <w:pPr>
      <w:ind w:left="708"/>
    </w:pPr>
  </w:style>
  <w:style w:type="paragraph" w:styleId="NormlWeb">
    <w:name w:val="Normal (Web)"/>
    <w:basedOn w:val="Norml"/>
    <w:uiPriority w:val="99"/>
    <w:semiHidden/>
    <w:unhideWhenUsed/>
    <w:rsid w:val="003922FE"/>
    <w:pPr>
      <w:spacing w:before="100" w:beforeAutospacing="1" w:after="100" w:afterAutospacing="1"/>
    </w:pPr>
  </w:style>
  <w:style w:type="character" w:customStyle="1" w:styleId="jel">
    <w:name w:val="jel"/>
    <w:basedOn w:val="Bekezdsalapbettpusa"/>
    <w:rsid w:val="003922FE"/>
  </w:style>
  <w:style w:type="character" w:styleId="Hiperhivatkozs">
    <w:name w:val="Hyperlink"/>
    <w:basedOn w:val="Bekezdsalapbettpusa"/>
    <w:uiPriority w:val="99"/>
    <w:semiHidden/>
    <w:unhideWhenUsed/>
    <w:rsid w:val="003922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azs&#243;ka\Application%20Data\Microsoft\Sablonok\vagyoncsoport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C35A0-F217-4896-BEAA-0CCC173E5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vagyoncsoport.dot</Template>
  <TotalTime>320</TotalTime>
  <Pages>3</Pages>
  <Words>824</Words>
  <Characters>6182</Characters>
  <Application>Microsoft Office Word</Application>
  <DocSecurity>0</DocSecurity>
  <Lines>51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Polghiv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Bazsóka</dc:creator>
  <cp:lastModifiedBy>Sipos Ágnes</cp:lastModifiedBy>
  <cp:revision>29</cp:revision>
  <cp:lastPrinted>2026-03-10T12:09:00Z</cp:lastPrinted>
  <dcterms:created xsi:type="dcterms:W3CDTF">2025-06-10T06:41:00Z</dcterms:created>
  <dcterms:modified xsi:type="dcterms:W3CDTF">2026-03-10T12:10:00Z</dcterms:modified>
</cp:coreProperties>
</file>